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644B3" w14:textId="77777777" w:rsidR="009136FE" w:rsidRDefault="009136FE"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3A6ABB18" w:rsidR="000D305E" w:rsidRPr="004B4730" w:rsidRDefault="00D51EF9" w:rsidP="000A775C">
      <w:pPr>
        <w:pStyle w:val="Glava"/>
        <w:jc w:val="center"/>
        <w:rPr>
          <w:rFonts w:asciiTheme="minorHAnsi" w:hAnsiTheme="minorHAnsi" w:cstheme="minorHAnsi"/>
        </w:rPr>
      </w:pPr>
      <w:r>
        <w:rPr>
          <w:rFonts w:asciiTheme="minorHAnsi" w:hAnsiTheme="minorHAnsi" w:cstheme="minorHAnsi"/>
        </w:rPr>
        <w:t>za</w:t>
      </w:r>
      <w:r w:rsidR="000D305E" w:rsidRPr="004B4730">
        <w:rPr>
          <w:rFonts w:asciiTheme="minorHAnsi" w:hAnsiTheme="minorHAnsi" w:cstheme="minorHAnsi"/>
        </w:rPr>
        <w:t xml:space="preserve">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03DA808A" w14:textId="4546AEE6" w:rsidR="00DE1493" w:rsidRDefault="00DE1493" w:rsidP="000A775C">
            <w:pPr>
              <w:tabs>
                <w:tab w:val="left" w:pos="993"/>
                <w:tab w:val="left" w:pos="1134"/>
              </w:tabs>
              <w:jc w:val="center"/>
              <w:rPr>
                <w:rFonts w:asciiTheme="minorHAnsi" w:hAnsiTheme="minorHAnsi" w:cstheme="minorHAnsi"/>
                <w:b/>
              </w:rPr>
            </w:pPr>
            <w:r>
              <w:rPr>
                <w:rFonts w:asciiTheme="minorHAnsi" w:hAnsiTheme="minorHAnsi" w:cstheme="minorHAnsi"/>
                <w:b/>
              </w:rPr>
              <w:t>IZVAJANJ</w:t>
            </w:r>
            <w:r w:rsidR="00D51EF9">
              <w:rPr>
                <w:rFonts w:asciiTheme="minorHAnsi" w:hAnsiTheme="minorHAnsi" w:cstheme="minorHAnsi"/>
                <w:b/>
              </w:rPr>
              <w:t>E</w:t>
            </w:r>
            <w:r>
              <w:rPr>
                <w:rFonts w:asciiTheme="minorHAnsi" w:hAnsiTheme="minorHAnsi" w:cstheme="minorHAnsi"/>
                <w:b/>
              </w:rPr>
              <w:t xml:space="preserve"> DEZINFEKCIJE, DEZINSEKCIJE IN DERATIZACIJE </w:t>
            </w:r>
          </w:p>
          <w:p w14:paraId="61ACCC78" w14:textId="62697C82" w:rsidR="00F60BA3" w:rsidRDefault="00DE1493" w:rsidP="000A775C">
            <w:pPr>
              <w:tabs>
                <w:tab w:val="left" w:pos="993"/>
                <w:tab w:val="left" w:pos="1134"/>
              </w:tabs>
              <w:jc w:val="center"/>
              <w:rPr>
                <w:rFonts w:asciiTheme="minorHAnsi" w:hAnsiTheme="minorHAnsi" w:cstheme="minorHAnsi"/>
                <w:b/>
              </w:rPr>
            </w:pPr>
            <w:r>
              <w:rPr>
                <w:rFonts w:asciiTheme="minorHAnsi" w:hAnsiTheme="minorHAnsi" w:cstheme="minorHAnsi"/>
                <w:b/>
              </w:rPr>
              <w:t>PROSTOROV IN BLAGA V LASTI ZAVOD RS ZA BLAGOVNE REZERVE</w:t>
            </w:r>
          </w:p>
          <w:p w14:paraId="489A778F" w14:textId="5786991D" w:rsidR="00132AEE" w:rsidRPr="004B4730" w:rsidRDefault="00132AEE" w:rsidP="00CF103D">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3984D31D"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sklepajo</w:t>
      </w:r>
    </w:p>
    <w:p w14:paraId="37A3D255" w14:textId="77777777" w:rsidR="00317627" w:rsidRPr="004B4730" w:rsidRDefault="00317627" w:rsidP="000A775C">
      <w:pPr>
        <w:pStyle w:val="Glava"/>
        <w:rPr>
          <w:rFonts w:asciiTheme="minorHAnsi" w:hAnsiTheme="minorHAnsi" w:cstheme="minorHAnsi"/>
        </w:rPr>
      </w:pPr>
    </w:p>
    <w:p w14:paraId="22C8D5B5"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0DBB3788"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624E076A" w14:textId="389BEFAC" w:rsidR="00317627" w:rsidRPr="0014054B" w:rsidRDefault="00317627" w:rsidP="000A775C">
      <w:pPr>
        <w:rPr>
          <w:rFonts w:cs="Arial"/>
        </w:rPr>
      </w:pPr>
      <w:r w:rsidRPr="004B4730">
        <w:rPr>
          <w:rFonts w:asciiTheme="minorHAnsi" w:hAnsiTheme="minorHAnsi" w:cstheme="minorHAnsi"/>
        </w:rPr>
        <w:t xml:space="preserve">ki ga </w:t>
      </w:r>
      <w:r w:rsidRPr="0014054B">
        <w:rPr>
          <w:rFonts w:asciiTheme="minorHAnsi" w:hAnsiTheme="minorHAnsi" w:cstheme="minorHAnsi"/>
        </w:rPr>
        <w:t xml:space="preserve">zastopa </w:t>
      </w:r>
      <w:r w:rsidR="00E7546D">
        <w:rPr>
          <w:rFonts w:cs="Arial"/>
        </w:rPr>
        <w:t>direktor</w:t>
      </w:r>
      <w:r w:rsidR="009136FE" w:rsidRPr="0014054B">
        <w:rPr>
          <w:rFonts w:cs="Arial"/>
        </w:rPr>
        <w:t xml:space="preserve"> mag. Andrej KUŽNER </w:t>
      </w:r>
    </w:p>
    <w:p w14:paraId="667F516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3D6221AD"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p>
    <w:p w14:paraId="78B2B419"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(v nadaljevanju: naročnik)</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35FBEC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1CAF6D24"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10FAB83A"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7D7A3ABF"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552C9BA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(v nadaljevanju: izvajalec)</w:t>
      </w:r>
    </w:p>
    <w:p w14:paraId="602E2A1F" w14:textId="77777777" w:rsidR="00DE1493" w:rsidRDefault="00DE1493" w:rsidP="000A775C">
      <w:pPr>
        <w:rPr>
          <w:rFonts w:asciiTheme="minorHAnsi" w:hAnsiTheme="minorHAnsi" w:cstheme="minorHAnsi"/>
        </w:rPr>
      </w:pPr>
    </w:p>
    <w:p w14:paraId="2B5B8592" w14:textId="1FAA37DF"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093B8A4C" w14:textId="78FBF249" w:rsidR="005328E6"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31492507" w:history="1">
            <w:r w:rsidR="005328E6" w:rsidRPr="007F3377">
              <w:rPr>
                <w:rStyle w:val="Hiperpovezava"/>
                <w:noProof/>
              </w:rPr>
              <w:t>UVODNA DOLOČILA</w:t>
            </w:r>
            <w:r w:rsidR="005328E6">
              <w:rPr>
                <w:noProof/>
                <w:webHidden/>
              </w:rPr>
              <w:tab/>
            </w:r>
            <w:r w:rsidR="005328E6">
              <w:rPr>
                <w:noProof/>
                <w:webHidden/>
              </w:rPr>
              <w:fldChar w:fldCharType="begin"/>
            </w:r>
            <w:r w:rsidR="005328E6">
              <w:rPr>
                <w:noProof/>
                <w:webHidden/>
              </w:rPr>
              <w:instrText xml:space="preserve"> PAGEREF _Toc131492507 \h </w:instrText>
            </w:r>
            <w:r w:rsidR="005328E6">
              <w:rPr>
                <w:noProof/>
                <w:webHidden/>
              </w:rPr>
            </w:r>
            <w:r w:rsidR="005328E6">
              <w:rPr>
                <w:noProof/>
                <w:webHidden/>
              </w:rPr>
              <w:fldChar w:fldCharType="separate"/>
            </w:r>
            <w:r w:rsidR="007145A9">
              <w:rPr>
                <w:noProof/>
                <w:webHidden/>
              </w:rPr>
              <w:t>3</w:t>
            </w:r>
            <w:r w:rsidR="005328E6">
              <w:rPr>
                <w:noProof/>
                <w:webHidden/>
              </w:rPr>
              <w:fldChar w:fldCharType="end"/>
            </w:r>
          </w:hyperlink>
        </w:p>
        <w:p w14:paraId="4C353377" w14:textId="68B2664B" w:rsidR="005328E6" w:rsidRDefault="00BB7C93">
          <w:pPr>
            <w:pStyle w:val="Kazalovsebine1"/>
            <w:tabs>
              <w:tab w:val="right" w:leader="dot" w:pos="9060"/>
            </w:tabs>
            <w:rPr>
              <w:rFonts w:asciiTheme="minorHAnsi" w:eastAsiaTheme="minorEastAsia" w:hAnsiTheme="minorHAnsi" w:cstheme="minorBidi"/>
              <w:noProof/>
            </w:rPr>
          </w:pPr>
          <w:hyperlink w:anchor="_Toc131492508" w:history="1">
            <w:r w:rsidR="005328E6" w:rsidRPr="007F3377">
              <w:rPr>
                <w:rStyle w:val="Hiperpovezava"/>
                <w:noProof/>
              </w:rPr>
              <w:t>SPLOŠNE DOLOČBE</w:t>
            </w:r>
            <w:r w:rsidR="005328E6">
              <w:rPr>
                <w:noProof/>
                <w:webHidden/>
              </w:rPr>
              <w:tab/>
            </w:r>
            <w:r w:rsidR="005328E6">
              <w:rPr>
                <w:noProof/>
                <w:webHidden/>
              </w:rPr>
              <w:fldChar w:fldCharType="begin"/>
            </w:r>
            <w:r w:rsidR="005328E6">
              <w:rPr>
                <w:noProof/>
                <w:webHidden/>
              </w:rPr>
              <w:instrText xml:space="preserve"> PAGEREF _Toc131492508 \h </w:instrText>
            </w:r>
            <w:r w:rsidR="005328E6">
              <w:rPr>
                <w:noProof/>
                <w:webHidden/>
              </w:rPr>
            </w:r>
            <w:r w:rsidR="005328E6">
              <w:rPr>
                <w:noProof/>
                <w:webHidden/>
              </w:rPr>
              <w:fldChar w:fldCharType="separate"/>
            </w:r>
            <w:r w:rsidR="007145A9">
              <w:rPr>
                <w:noProof/>
                <w:webHidden/>
              </w:rPr>
              <w:t>3</w:t>
            </w:r>
            <w:r w:rsidR="005328E6">
              <w:rPr>
                <w:noProof/>
                <w:webHidden/>
              </w:rPr>
              <w:fldChar w:fldCharType="end"/>
            </w:r>
          </w:hyperlink>
        </w:p>
        <w:p w14:paraId="30043C5D" w14:textId="5F200AC6" w:rsidR="005328E6" w:rsidRDefault="00BB7C93">
          <w:pPr>
            <w:pStyle w:val="Kazalovsebine1"/>
            <w:tabs>
              <w:tab w:val="right" w:leader="dot" w:pos="9060"/>
            </w:tabs>
            <w:rPr>
              <w:rFonts w:asciiTheme="minorHAnsi" w:eastAsiaTheme="minorEastAsia" w:hAnsiTheme="minorHAnsi" w:cstheme="minorBidi"/>
              <w:noProof/>
            </w:rPr>
          </w:pPr>
          <w:hyperlink w:anchor="_Toc131492509" w:history="1">
            <w:r w:rsidR="005328E6" w:rsidRPr="007F3377">
              <w:rPr>
                <w:rStyle w:val="Hiperpovezava"/>
                <w:noProof/>
              </w:rPr>
              <w:t>PREDMET POGODBE</w:t>
            </w:r>
            <w:r w:rsidR="005328E6">
              <w:rPr>
                <w:noProof/>
                <w:webHidden/>
              </w:rPr>
              <w:tab/>
            </w:r>
            <w:r w:rsidR="005328E6">
              <w:rPr>
                <w:noProof/>
                <w:webHidden/>
              </w:rPr>
              <w:fldChar w:fldCharType="begin"/>
            </w:r>
            <w:r w:rsidR="005328E6">
              <w:rPr>
                <w:noProof/>
                <w:webHidden/>
              </w:rPr>
              <w:instrText xml:space="preserve"> PAGEREF _Toc131492509 \h </w:instrText>
            </w:r>
            <w:r w:rsidR="005328E6">
              <w:rPr>
                <w:noProof/>
                <w:webHidden/>
              </w:rPr>
            </w:r>
            <w:r w:rsidR="005328E6">
              <w:rPr>
                <w:noProof/>
                <w:webHidden/>
              </w:rPr>
              <w:fldChar w:fldCharType="separate"/>
            </w:r>
            <w:r w:rsidR="007145A9">
              <w:rPr>
                <w:noProof/>
                <w:webHidden/>
              </w:rPr>
              <w:t>3</w:t>
            </w:r>
            <w:r w:rsidR="005328E6">
              <w:rPr>
                <w:noProof/>
                <w:webHidden/>
              </w:rPr>
              <w:fldChar w:fldCharType="end"/>
            </w:r>
          </w:hyperlink>
        </w:p>
        <w:p w14:paraId="2D8C9759" w14:textId="0C34A2B6" w:rsidR="005328E6" w:rsidRDefault="00BB7C93">
          <w:pPr>
            <w:pStyle w:val="Kazalovsebine1"/>
            <w:tabs>
              <w:tab w:val="right" w:leader="dot" w:pos="9060"/>
            </w:tabs>
            <w:rPr>
              <w:rFonts w:asciiTheme="minorHAnsi" w:eastAsiaTheme="minorEastAsia" w:hAnsiTheme="minorHAnsi" w:cstheme="minorBidi"/>
              <w:noProof/>
            </w:rPr>
          </w:pPr>
          <w:hyperlink w:anchor="_Toc131492510" w:history="1">
            <w:r w:rsidR="005328E6" w:rsidRPr="007F3377">
              <w:rPr>
                <w:rStyle w:val="Hiperpovezava"/>
                <w:noProof/>
              </w:rPr>
              <w:t>PODIZVAJALCI</w:t>
            </w:r>
            <w:r w:rsidR="005328E6">
              <w:rPr>
                <w:noProof/>
                <w:webHidden/>
              </w:rPr>
              <w:tab/>
            </w:r>
            <w:r w:rsidR="005328E6">
              <w:rPr>
                <w:noProof/>
                <w:webHidden/>
              </w:rPr>
              <w:fldChar w:fldCharType="begin"/>
            </w:r>
            <w:r w:rsidR="005328E6">
              <w:rPr>
                <w:noProof/>
                <w:webHidden/>
              </w:rPr>
              <w:instrText xml:space="preserve"> PAGEREF _Toc131492510 \h </w:instrText>
            </w:r>
            <w:r w:rsidR="005328E6">
              <w:rPr>
                <w:noProof/>
                <w:webHidden/>
              </w:rPr>
            </w:r>
            <w:r w:rsidR="005328E6">
              <w:rPr>
                <w:noProof/>
                <w:webHidden/>
              </w:rPr>
              <w:fldChar w:fldCharType="separate"/>
            </w:r>
            <w:r w:rsidR="007145A9">
              <w:rPr>
                <w:noProof/>
                <w:webHidden/>
              </w:rPr>
              <w:t>4</w:t>
            </w:r>
            <w:r w:rsidR="005328E6">
              <w:rPr>
                <w:noProof/>
                <w:webHidden/>
              </w:rPr>
              <w:fldChar w:fldCharType="end"/>
            </w:r>
          </w:hyperlink>
        </w:p>
        <w:p w14:paraId="059709D4" w14:textId="066840D4" w:rsidR="005328E6" w:rsidRDefault="00BB7C93">
          <w:pPr>
            <w:pStyle w:val="Kazalovsebine1"/>
            <w:tabs>
              <w:tab w:val="right" w:leader="dot" w:pos="9060"/>
            </w:tabs>
            <w:rPr>
              <w:rFonts w:asciiTheme="minorHAnsi" w:eastAsiaTheme="minorEastAsia" w:hAnsiTheme="minorHAnsi" w:cstheme="minorBidi"/>
              <w:noProof/>
            </w:rPr>
          </w:pPr>
          <w:hyperlink w:anchor="_Toc131492511" w:history="1">
            <w:r w:rsidR="005328E6" w:rsidRPr="007F3377">
              <w:rPr>
                <w:rStyle w:val="Hiperpovezava"/>
                <w:rFonts w:cstheme="minorHAnsi"/>
                <w:noProof/>
              </w:rPr>
              <w:t>POGODBENI ROK</w:t>
            </w:r>
            <w:r w:rsidR="005328E6">
              <w:rPr>
                <w:noProof/>
                <w:webHidden/>
              </w:rPr>
              <w:tab/>
            </w:r>
            <w:r w:rsidR="005328E6">
              <w:rPr>
                <w:noProof/>
                <w:webHidden/>
              </w:rPr>
              <w:fldChar w:fldCharType="begin"/>
            </w:r>
            <w:r w:rsidR="005328E6">
              <w:rPr>
                <w:noProof/>
                <w:webHidden/>
              </w:rPr>
              <w:instrText xml:space="preserve"> PAGEREF _Toc131492511 \h </w:instrText>
            </w:r>
            <w:r w:rsidR="005328E6">
              <w:rPr>
                <w:noProof/>
                <w:webHidden/>
              </w:rPr>
            </w:r>
            <w:r w:rsidR="005328E6">
              <w:rPr>
                <w:noProof/>
                <w:webHidden/>
              </w:rPr>
              <w:fldChar w:fldCharType="separate"/>
            </w:r>
            <w:r w:rsidR="007145A9">
              <w:rPr>
                <w:noProof/>
                <w:webHidden/>
              </w:rPr>
              <w:t>5</w:t>
            </w:r>
            <w:r w:rsidR="005328E6">
              <w:rPr>
                <w:noProof/>
                <w:webHidden/>
              </w:rPr>
              <w:fldChar w:fldCharType="end"/>
            </w:r>
          </w:hyperlink>
        </w:p>
        <w:p w14:paraId="0E60AAFD" w14:textId="638ED8CF" w:rsidR="005328E6" w:rsidRDefault="00BB7C93">
          <w:pPr>
            <w:pStyle w:val="Kazalovsebine1"/>
            <w:tabs>
              <w:tab w:val="right" w:leader="dot" w:pos="9060"/>
            </w:tabs>
            <w:rPr>
              <w:rFonts w:asciiTheme="minorHAnsi" w:eastAsiaTheme="minorEastAsia" w:hAnsiTheme="minorHAnsi" w:cstheme="minorBidi"/>
              <w:noProof/>
            </w:rPr>
          </w:pPr>
          <w:hyperlink w:anchor="_Toc131492512" w:history="1">
            <w:r w:rsidR="005328E6" w:rsidRPr="007F3377">
              <w:rPr>
                <w:rStyle w:val="Hiperpovezava"/>
                <w:rFonts w:cstheme="minorHAnsi"/>
                <w:noProof/>
              </w:rPr>
              <w:t>IZVAJANJE STORITVE</w:t>
            </w:r>
            <w:r w:rsidR="005328E6">
              <w:rPr>
                <w:noProof/>
                <w:webHidden/>
              </w:rPr>
              <w:tab/>
            </w:r>
            <w:r w:rsidR="005328E6">
              <w:rPr>
                <w:noProof/>
                <w:webHidden/>
              </w:rPr>
              <w:fldChar w:fldCharType="begin"/>
            </w:r>
            <w:r w:rsidR="005328E6">
              <w:rPr>
                <w:noProof/>
                <w:webHidden/>
              </w:rPr>
              <w:instrText xml:space="preserve"> PAGEREF _Toc131492512 \h </w:instrText>
            </w:r>
            <w:r w:rsidR="005328E6">
              <w:rPr>
                <w:noProof/>
                <w:webHidden/>
              </w:rPr>
            </w:r>
            <w:r w:rsidR="005328E6">
              <w:rPr>
                <w:noProof/>
                <w:webHidden/>
              </w:rPr>
              <w:fldChar w:fldCharType="separate"/>
            </w:r>
            <w:r w:rsidR="007145A9">
              <w:rPr>
                <w:noProof/>
                <w:webHidden/>
              </w:rPr>
              <w:t>5</w:t>
            </w:r>
            <w:r w:rsidR="005328E6">
              <w:rPr>
                <w:noProof/>
                <w:webHidden/>
              </w:rPr>
              <w:fldChar w:fldCharType="end"/>
            </w:r>
          </w:hyperlink>
        </w:p>
        <w:p w14:paraId="2D8C5C64" w14:textId="728877C3" w:rsidR="005328E6" w:rsidRDefault="00BB7C93">
          <w:pPr>
            <w:pStyle w:val="Kazalovsebine1"/>
            <w:tabs>
              <w:tab w:val="right" w:leader="dot" w:pos="9060"/>
            </w:tabs>
            <w:rPr>
              <w:rFonts w:asciiTheme="minorHAnsi" w:eastAsiaTheme="minorEastAsia" w:hAnsiTheme="minorHAnsi" w:cstheme="minorBidi"/>
              <w:noProof/>
            </w:rPr>
          </w:pPr>
          <w:hyperlink w:anchor="_Toc131492513" w:history="1">
            <w:r w:rsidR="005328E6" w:rsidRPr="007F3377">
              <w:rPr>
                <w:rStyle w:val="Hiperpovezava"/>
                <w:rFonts w:cstheme="minorHAnsi"/>
                <w:noProof/>
              </w:rPr>
              <w:t>POGODBENA VREDNOST, POGODBENE CENE IN PLAČILNI POGOJI</w:t>
            </w:r>
            <w:r w:rsidR="005328E6">
              <w:rPr>
                <w:noProof/>
                <w:webHidden/>
              </w:rPr>
              <w:tab/>
            </w:r>
            <w:r w:rsidR="005328E6">
              <w:rPr>
                <w:noProof/>
                <w:webHidden/>
              </w:rPr>
              <w:fldChar w:fldCharType="begin"/>
            </w:r>
            <w:r w:rsidR="005328E6">
              <w:rPr>
                <w:noProof/>
                <w:webHidden/>
              </w:rPr>
              <w:instrText xml:space="preserve"> PAGEREF _Toc131492513 \h </w:instrText>
            </w:r>
            <w:r w:rsidR="005328E6">
              <w:rPr>
                <w:noProof/>
                <w:webHidden/>
              </w:rPr>
            </w:r>
            <w:r w:rsidR="005328E6">
              <w:rPr>
                <w:noProof/>
                <w:webHidden/>
              </w:rPr>
              <w:fldChar w:fldCharType="separate"/>
            </w:r>
            <w:r w:rsidR="007145A9">
              <w:rPr>
                <w:noProof/>
                <w:webHidden/>
              </w:rPr>
              <w:t>6</w:t>
            </w:r>
            <w:r w:rsidR="005328E6">
              <w:rPr>
                <w:noProof/>
                <w:webHidden/>
              </w:rPr>
              <w:fldChar w:fldCharType="end"/>
            </w:r>
          </w:hyperlink>
        </w:p>
        <w:p w14:paraId="7CC12FCE" w14:textId="406084DE" w:rsidR="005328E6" w:rsidRDefault="00BB7C93">
          <w:pPr>
            <w:pStyle w:val="Kazalovsebine1"/>
            <w:tabs>
              <w:tab w:val="right" w:leader="dot" w:pos="9060"/>
            </w:tabs>
            <w:rPr>
              <w:rFonts w:asciiTheme="minorHAnsi" w:eastAsiaTheme="minorEastAsia" w:hAnsiTheme="minorHAnsi" w:cstheme="minorBidi"/>
              <w:noProof/>
            </w:rPr>
          </w:pPr>
          <w:hyperlink w:anchor="_Toc131492514" w:history="1">
            <w:r w:rsidR="005328E6" w:rsidRPr="007F3377">
              <w:rPr>
                <w:rStyle w:val="Hiperpovezava"/>
                <w:noProof/>
              </w:rPr>
              <w:t>OBVEZNOSTI POGODBENIH STRANK</w:t>
            </w:r>
            <w:r w:rsidR="005328E6">
              <w:rPr>
                <w:noProof/>
                <w:webHidden/>
              </w:rPr>
              <w:tab/>
            </w:r>
            <w:r w:rsidR="005328E6">
              <w:rPr>
                <w:noProof/>
                <w:webHidden/>
              </w:rPr>
              <w:fldChar w:fldCharType="begin"/>
            </w:r>
            <w:r w:rsidR="005328E6">
              <w:rPr>
                <w:noProof/>
                <w:webHidden/>
              </w:rPr>
              <w:instrText xml:space="preserve"> PAGEREF _Toc131492514 \h </w:instrText>
            </w:r>
            <w:r w:rsidR="005328E6">
              <w:rPr>
                <w:noProof/>
                <w:webHidden/>
              </w:rPr>
            </w:r>
            <w:r w:rsidR="005328E6">
              <w:rPr>
                <w:noProof/>
                <w:webHidden/>
              </w:rPr>
              <w:fldChar w:fldCharType="separate"/>
            </w:r>
            <w:r w:rsidR="007145A9">
              <w:rPr>
                <w:noProof/>
                <w:webHidden/>
              </w:rPr>
              <w:t>8</w:t>
            </w:r>
            <w:r w:rsidR="005328E6">
              <w:rPr>
                <w:noProof/>
                <w:webHidden/>
              </w:rPr>
              <w:fldChar w:fldCharType="end"/>
            </w:r>
          </w:hyperlink>
        </w:p>
        <w:p w14:paraId="1A53FCFB" w14:textId="6C41B392" w:rsidR="005328E6" w:rsidRDefault="00BB7C93">
          <w:pPr>
            <w:pStyle w:val="Kazalovsebine1"/>
            <w:tabs>
              <w:tab w:val="right" w:leader="dot" w:pos="9060"/>
            </w:tabs>
            <w:rPr>
              <w:rFonts w:asciiTheme="minorHAnsi" w:eastAsiaTheme="minorEastAsia" w:hAnsiTheme="minorHAnsi" w:cstheme="minorBidi"/>
              <w:noProof/>
            </w:rPr>
          </w:pPr>
          <w:hyperlink w:anchor="_Toc131492515" w:history="1">
            <w:r w:rsidR="005328E6" w:rsidRPr="007F3377">
              <w:rPr>
                <w:rStyle w:val="Hiperpovezava"/>
                <w:rFonts w:cstheme="minorHAnsi"/>
                <w:noProof/>
              </w:rPr>
              <w:t>FINANČNO ZAVAROVANJE ZA DOBRO IZVEDBO POGODBENIH OBVEZNOSTI</w:t>
            </w:r>
            <w:r w:rsidR="005328E6">
              <w:rPr>
                <w:noProof/>
                <w:webHidden/>
              </w:rPr>
              <w:tab/>
            </w:r>
            <w:r w:rsidR="005328E6">
              <w:rPr>
                <w:noProof/>
                <w:webHidden/>
              </w:rPr>
              <w:fldChar w:fldCharType="begin"/>
            </w:r>
            <w:r w:rsidR="005328E6">
              <w:rPr>
                <w:noProof/>
                <w:webHidden/>
              </w:rPr>
              <w:instrText xml:space="preserve"> PAGEREF _Toc131492515 \h </w:instrText>
            </w:r>
            <w:r w:rsidR="005328E6">
              <w:rPr>
                <w:noProof/>
                <w:webHidden/>
              </w:rPr>
            </w:r>
            <w:r w:rsidR="005328E6">
              <w:rPr>
                <w:noProof/>
                <w:webHidden/>
              </w:rPr>
              <w:fldChar w:fldCharType="separate"/>
            </w:r>
            <w:r w:rsidR="007145A9">
              <w:rPr>
                <w:noProof/>
                <w:webHidden/>
              </w:rPr>
              <w:t>9</w:t>
            </w:r>
            <w:r w:rsidR="005328E6">
              <w:rPr>
                <w:noProof/>
                <w:webHidden/>
              </w:rPr>
              <w:fldChar w:fldCharType="end"/>
            </w:r>
          </w:hyperlink>
        </w:p>
        <w:p w14:paraId="231CE880" w14:textId="06CA9E1B" w:rsidR="005328E6" w:rsidRDefault="00BB7C93">
          <w:pPr>
            <w:pStyle w:val="Kazalovsebine1"/>
            <w:tabs>
              <w:tab w:val="right" w:leader="dot" w:pos="9060"/>
            </w:tabs>
            <w:rPr>
              <w:rFonts w:asciiTheme="minorHAnsi" w:eastAsiaTheme="minorEastAsia" w:hAnsiTheme="minorHAnsi" w:cstheme="minorBidi"/>
              <w:noProof/>
            </w:rPr>
          </w:pPr>
          <w:hyperlink w:anchor="_Toc131492516" w:history="1">
            <w:r w:rsidR="005328E6" w:rsidRPr="007F3377">
              <w:rPr>
                <w:rStyle w:val="Hiperpovezava"/>
                <w:rFonts w:cstheme="minorHAnsi"/>
                <w:noProof/>
              </w:rPr>
              <w:t>ZAVAROVANJE</w:t>
            </w:r>
            <w:r w:rsidR="005328E6">
              <w:rPr>
                <w:noProof/>
                <w:webHidden/>
              </w:rPr>
              <w:tab/>
            </w:r>
            <w:r w:rsidR="005328E6">
              <w:rPr>
                <w:noProof/>
                <w:webHidden/>
              </w:rPr>
              <w:fldChar w:fldCharType="begin"/>
            </w:r>
            <w:r w:rsidR="005328E6">
              <w:rPr>
                <w:noProof/>
                <w:webHidden/>
              </w:rPr>
              <w:instrText xml:space="preserve"> PAGEREF _Toc131492516 \h </w:instrText>
            </w:r>
            <w:r w:rsidR="005328E6">
              <w:rPr>
                <w:noProof/>
                <w:webHidden/>
              </w:rPr>
            </w:r>
            <w:r w:rsidR="005328E6">
              <w:rPr>
                <w:noProof/>
                <w:webHidden/>
              </w:rPr>
              <w:fldChar w:fldCharType="separate"/>
            </w:r>
            <w:r w:rsidR="007145A9">
              <w:rPr>
                <w:noProof/>
                <w:webHidden/>
              </w:rPr>
              <w:t>10</w:t>
            </w:r>
            <w:r w:rsidR="005328E6">
              <w:rPr>
                <w:noProof/>
                <w:webHidden/>
              </w:rPr>
              <w:fldChar w:fldCharType="end"/>
            </w:r>
          </w:hyperlink>
        </w:p>
        <w:p w14:paraId="27103CA2" w14:textId="68379099" w:rsidR="005328E6" w:rsidRDefault="00BB7C93">
          <w:pPr>
            <w:pStyle w:val="Kazalovsebine1"/>
            <w:tabs>
              <w:tab w:val="right" w:leader="dot" w:pos="9060"/>
            </w:tabs>
            <w:rPr>
              <w:rFonts w:asciiTheme="minorHAnsi" w:eastAsiaTheme="minorEastAsia" w:hAnsiTheme="minorHAnsi" w:cstheme="minorBidi"/>
              <w:noProof/>
            </w:rPr>
          </w:pPr>
          <w:hyperlink w:anchor="_Toc131492517" w:history="1">
            <w:r w:rsidR="005328E6" w:rsidRPr="007F3377">
              <w:rPr>
                <w:rStyle w:val="Hiperpovezava"/>
                <w:noProof/>
              </w:rPr>
              <w:t>POGODBENA KAZEN</w:t>
            </w:r>
            <w:r w:rsidR="005328E6">
              <w:rPr>
                <w:noProof/>
                <w:webHidden/>
              </w:rPr>
              <w:tab/>
            </w:r>
            <w:r w:rsidR="005328E6">
              <w:rPr>
                <w:noProof/>
                <w:webHidden/>
              </w:rPr>
              <w:fldChar w:fldCharType="begin"/>
            </w:r>
            <w:r w:rsidR="005328E6">
              <w:rPr>
                <w:noProof/>
                <w:webHidden/>
              </w:rPr>
              <w:instrText xml:space="preserve"> PAGEREF _Toc131492517 \h </w:instrText>
            </w:r>
            <w:r w:rsidR="005328E6">
              <w:rPr>
                <w:noProof/>
                <w:webHidden/>
              </w:rPr>
            </w:r>
            <w:r w:rsidR="005328E6">
              <w:rPr>
                <w:noProof/>
                <w:webHidden/>
              </w:rPr>
              <w:fldChar w:fldCharType="separate"/>
            </w:r>
            <w:r w:rsidR="007145A9">
              <w:rPr>
                <w:noProof/>
                <w:webHidden/>
              </w:rPr>
              <w:t>10</w:t>
            </w:r>
            <w:r w:rsidR="005328E6">
              <w:rPr>
                <w:noProof/>
                <w:webHidden/>
              </w:rPr>
              <w:fldChar w:fldCharType="end"/>
            </w:r>
          </w:hyperlink>
        </w:p>
        <w:p w14:paraId="34F2ED4A" w14:textId="1F75C9AC" w:rsidR="005328E6" w:rsidRDefault="00BB7C93">
          <w:pPr>
            <w:pStyle w:val="Kazalovsebine1"/>
            <w:tabs>
              <w:tab w:val="right" w:leader="dot" w:pos="9060"/>
            </w:tabs>
            <w:rPr>
              <w:rFonts w:asciiTheme="minorHAnsi" w:eastAsiaTheme="minorEastAsia" w:hAnsiTheme="minorHAnsi" w:cstheme="minorBidi"/>
              <w:noProof/>
            </w:rPr>
          </w:pPr>
          <w:hyperlink w:anchor="_Toc131492518" w:history="1">
            <w:r w:rsidR="005328E6" w:rsidRPr="007F3377">
              <w:rPr>
                <w:rStyle w:val="Hiperpovezava"/>
                <w:noProof/>
              </w:rPr>
              <w:t>POVRNITEV ŠKODE</w:t>
            </w:r>
            <w:r w:rsidR="005328E6">
              <w:rPr>
                <w:noProof/>
                <w:webHidden/>
              </w:rPr>
              <w:tab/>
            </w:r>
            <w:r w:rsidR="005328E6">
              <w:rPr>
                <w:noProof/>
                <w:webHidden/>
              </w:rPr>
              <w:fldChar w:fldCharType="begin"/>
            </w:r>
            <w:r w:rsidR="005328E6">
              <w:rPr>
                <w:noProof/>
                <w:webHidden/>
              </w:rPr>
              <w:instrText xml:space="preserve"> PAGEREF _Toc131492518 \h </w:instrText>
            </w:r>
            <w:r w:rsidR="005328E6">
              <w:rPr>
                <w:noProof/>
                <w:webHidden/>
              </w:rPr>
            </w:r>
            <w:r w:rsidR="005328E6">
              <w:rPr>
                <w:noProof/>
                <w:webHidden/>
              </w:rPr>
              <w:fldChar w:fldCharType="separate"/>
            </w:r>
            <w:r w:rsidR="007145A9">
              <w:rPr>
                <w:noProof/>
                <w:webHidden/>
              </w:rPr>
              <w:t>11</w:t>
            </w:r>
            <w:r w:rsidR="005328E6">
              <w:rPr>
                <w:noProof/>
                <w:webHidden/>
              </w:rPr>
              <w:fldChar w:fldCharType="end"/>
            </w:r>
          </w:hyperlink>
        </w:p>
        <w:p w14:paraId="668612F0" w14:textId="6B8FF5E7" w:rsidR="005328E6" w:rsidRDefault="00BB7C93">
          <w:pPr>
            <w:pStyle w:val="Kazalovsebine1"/>
            <w:tabs>
              <w:tab w:val="right" w:leader="dot" w:pos="9060"/>
            </w:tabs>
            <w:rPr>
              <w:rFonts w:asciiTheme="minorHAnsi" w:eastAsiaTheme="minorEastAsia" w:hAnsiTheme="minorHAnsi" w:cstheme="minorBidi"/>
              <w:noProof/>
            </w:rPr>
          </w:pPr>
          <w:hyperlink w:anchor="_Toc131492519" w:history="1">
            <w:r w:rsidR="005328E6" w:rsidRPr="007F3377">
              <w:rPr>
                <w:rStyle w:val="Hiperpovezava"/>
                <w:rFonts w:cstheme="minorHAnsi"/>
                <w:noProof/>
              </w:rPr>
              <w:t>AVTORSKE PRAVICE</w:t>
            </w:r>
            <w:r w:rsidR="005328E6">
              <w:rPr>
                <w:noProof/>
                <w:webHidden/>
              </w:rPr>
              <w:tab/>
            </w:r>
            <w:r w:rsidR="005328E6">
              <w:rPr>
                <w:noProof/>
                <w:webHidden/>
              </w:rPr>
              <w:fldChar w:fldCharType="begin"/>
            </w:r>
            <w:r w:rsidR="005328E6">
              <w:rPr>
                <w:noProof/>
                <w:webHidden/>
              </w:rPr>
              <w:instrText xml:space="preserve"> PAGEREF _Toc131492519 \h </w:instrText>
            </w:r>
            <w:r w:rsidR="005328E6">
              <w:rPr>
                <w:noProof/>
                <w:webHidden/>
              </w:rPr>
            </w:r>
            <w:r w:rsidR="005328E6">
              <w:rPr>
                <w:noProof/>
                <w:webHidden/>
              </w:rPr>
              <w:fldChar w:fldCharType="separate"/>
            </w:r>
            <w:r w:rsidR="007145A9">
              <w:rPr>
                <w:noProof/>
                <w:webHidden/>
              </w:rPr>
              <w:t>11</w:t>
            </w:r>
            <w:r w:rsidR="005328E6">
              <w:rPr>
                <w:noProof/>
                <w:webHidden/>
              </w:rPr>
              <w:fldChar w:fldCharType="end"/>
            </w:r>
          </w:hyperlink>
        </w:p>
        <w:p w14:paraId="40915FF9" w14:textId="59103D88" w:rsidR="005328E6" w:rsidRDefault="00BB7C93">
          <w:pPr>
            <w:pStyle w:val="Kazalovsebine1"/>
            <w:tabs>
              <w:tab w:val="right" w:leader="dot" w:pos="9060"/>
            </w:tabs>
            <w:rPr>
              <w:rFonts w:asciiTheme="minorHAnsi" w:eastAsiaTheme="minorEastAsia" w:hAnsiTheme="minorHAnsi" w:cstheme="minorBidi"/>
              <w:noProof/>
            </w:rPr>
          </w:pPr>
          <w:hyperlink w:anchor="_Toc131492520" w:history="1">
            <w:r w:rsidR="005328E6" w:rsidRPr="007F3377">
              <w:rPr>
                <w:rStyle w:val="Hiperpovezava"/>
                <w:noProof/>
              </w:rPr>
              <w:t>SKRBNIKI POGODBE</w:t>
            </w:r>
            <w:r w:rsidR="005328E6">
              <w:rPr>
                <w:noProof/>
                <w:webHidden/>
              </w:rPr>
              <w:tab/>
            </w:r>
            <w:r w:rsidR="005328E6">
              <w:rPr>
                <w:noProof/>
                <w:webHidden/>
              </w:rPr>
              <w:fldChar w:fldCharType="begin"/>
            </w:r>
            <w:r w:rsidR="005328E6">
              <w:rPr>
                <w:noProof/>
                <w:webHidden/>
              </w:rPr>
              <w:instrText xml:space="preserve"> PAGEREF _Toc131492520 \h </w:instrText>
            </w:r>
            <w:r w:rsidR="005328E6">
              <w:rPr>
                <w:noProof/>
                <w:webHidden/>
              </w:rPr>
            </w:r>
            <w:r w:rsidR="005328E6">
              <w:rPr>
                <w:noProof/>
                <w:webHidden/>
              </w:rPr>
              <w:fldChar w:fldCharType="separate"/>
            </w:r>
            <w:r w:rsidR="007145A9">
              <w:rPr>
                <w:noProof/>
                <w:webHidden/>
              </w:rPr>
              <w:t>11</w:t>
            </w:r>
            <w:r w:rsidR="005328E6">
              <w:rPr>
                <w:noProof/>
                <w:webHidden/>
              </w:rPr>
              <w:fldChar w:fldCharType="end"/>
            </w:r>
          </w:hyperlink>
        </w:p>
        <w:p w14:paraId="241BA4AE" w14:textId="5A4B57EF" w:rsidR="005328E6" w:rsidRDefault="00BB7C93">
          <w:pPr>
            <w:pStyle w:val="Kazalovsebine1"/>
            <w:tabs>
              <w:tab w:val="right" w:leader="dot" w:pos="9060"/>
            </w:tabs>
            <w:rPr>
              <w:rFonts w:asciiTheme="minorHAnsi" w:eastAsiaTheme="minorEastAsia" w:hAnsiTheme="minorHAnsi" w:cstheme="minorBidi"/>
              <w:noProof/>
            </w:rPr>
          </w:pPr>
          <w:hyperlink w:anchor="_Toc131492521" w:history="1">
            <w:r w:rsidR="005328E6" w:rsidRPr="007F3377">
              <w:rPr>
                <w:rStyle w:val="Hiperpovezava"/>
                <w:noProof/>
              </w:rPr>
              <w:t>POSLOVNA SKRIVNOST</w:t>
            </w:r>
            <w:r w:rsidR="005328E6">
              <w:rPr>
                <w:noProof/>
                <w:webHidden/>
              </w:rPr>
              <w:tab/>
            </w:r>
            <w:r w:rsidR="005328E6">
              <w:rPr>
                <w:noProof/>
                <w:webHidden/>
              </w:rPr>
              <w:fldChar w:fldCharType="begin"/>
            </w:r>
            <w:r w:rsidR="005328E6">
              <w:rPr>
                <w:noProof/>
                <w:webHidden/>
              </w:rPr>
              <w:instrText xml:space="preserve"> PAGEREF _Toc131492521 \h </w:instrText>
            </w:r>
            <w:r w:rsidR="005328E6">
              <w:rPr>
                <w:noProof/>
                <w:webHidden/>
              </w:rPr>
            </w:r>
            <w:r w:rsidR="005328E6">
              <w:rPr>
                <w:noProof/>
                <w:webHidden/>
              </w:rPr>
              <w:fldChar w:fldCharType="separate"/>
            </w:r>
            <w:r w:rsidR="007145A9">
              <w:rPr>
                <w:noProof/>
                <w:webHidden/>
              </w:rPr>
              <w:t>12</w:t>
            </w:r>
            <w:r w:rsidR="005328E6">
              <w:rPr>
                <w:noProof/>
                <w:webHidden/>
              </w:rPr>
              <w:fldChar w:fldCharType="end"/>
            </w:r>
          </w:hyperlink>
        </w:p>
        <w:p w14:paraId="53897D27" w14:textId="0DF48149" w:rsidR="005328E6" w:rsidRDefault="00BB7C93">
          <w:pPr>
            <w:pStyle w:val="Kazalovsebine1"/>
            <w:tabs>
              <w:tab w:val="right" w:leader="dot" w:pos="9060"/>
            </w:tabs>
            <w:rPr>
              <w:rFonts w:asciiTheme="minorHAnsi" w:eastAsiaTheme="minorEastAsia" w:hAnsiTheme="minorHAnsi" w:cstheme="minorBidi"/>
              <w:noProof/>
            </w:rPr>
          </w:pPr>
          <w:hyperlink w:anchor="_Toc131492522" w:history="1">
            <w:r w:rsidR="005328E6" w:rsidRPr="007F3377">
              <w:rPr>
                <w:rStyle w:val="Hiperpovezava"/>
                <w:noProof/>
              </w:rPr>
              <w:t>ODSTOP OD POGODBE</w:t>
            </w:r>
            <w:r w:rsidR="005328E6">
              <w:rPr>
                <w:noProof/>
                <w:webHidden/>
              </w:rPr>
              <w:tab/>
            </w:r>
            <w:r w:rsidR="005328E6">
              <w:rPr>
                <w:noProof/>
                <w:webHidden/>
              </w:rPr>
              <w:fldChar w:fldCharType="begin"/>
            </w:r>
            <w:r w:rsidR="005328E6">
              <w:rPr>
                <w:noProof/>
                <w:webHidden/>
              </w:rPr>
              <w:instrText xml:space="preserve"> PAGEREF _Toc131492522 \h </w:instrText>
            </w:r>
            <w:r w:rsidR="005328E6">
              <w:rPr>
                <w:noProof/>
                <w:webHidden/>
              </w:rPr>
            </w:r>
            <w:r w:rsidR="005328E6">
              <w:rPr>
                <w:noProof/>
                <w:webHidden/>
              </w:rPr>
              <w:fldChar w:fldCharType="separate"/>
            </w:r>
            <w:r w:rsidR="007145A9">
              <w:rPr>
                <w:noProof/>
                <w:webHidden/>
              </w:rPr>
              <w:t>12</w:t>
            </w:r>
            <w:r w:rsidR="005328E6">
              <w:rPr>
                <w:noProof/>
                <w:webHidden/>
              </w:rPr>
              <w:fldChar w:fldCharType="end"/>
            </w:r>
          </w:hyperlink>
        </w:p>
        <w:p w14:paraId="5C93281E" w14:textId="71302ACE" w:rsidR="005328E6" w:rsidRDefault="00BB7C93">
          <w:pPr>
            <w:pStyle w:val="Kazalovsebine1"/>
            <w:tabs>
              <w:tab w:val="right" w:leader="dot" w:pos="9060"/>
            </w:tabs>
            <w:rPr>
              <w:rFonts w:asciiTheme="minorHAnsi" w:eastAsiaTheme="minorEastAsia" w:hAnsiTheme="minorHAnsi" w:cstheme="minorBidi"/>
              <w:noProof/>
            </w:rPr>
          </w:pPr>
          <w:hyperlink w:anchor="_Toc131492523" w:history="1">
            <w:r w:rsidR="005328E6" w:rsidRPr="007F3377">
              <w:rPr>
                <w:rStyle w:val="Hiperpovezava"/>
                <w:noProof/>
              </w:rPr>
              <w:t>PROTIKORUPCIJSKA KLAVZULA</w:t>
            </w:r>
            <w:r w:rsidR="005328E6">
              <w:rPr>
                <w:noProof/>
                <w:webHidden/>
              </w:rPr>
              <w:tab/>
            </w:r>
            <w:r w:rsidR="005328E6">
              <w:rPr>
                <w:noProof/>
                <w:webHidden/>
              </w:rPr>
              <w:fldChar w:fldCharType="begin"/>
            </w:r>
            <w:r w:rsidR="005328E6">
              <w:rPr>
                <w:noProof/>
                <w:webHidden/>
              </w:rPr>
              <w:instrText xml:space="preserve"> PAGEREF _Toc131492523 \h </w:instrText>
            </w:r>
            <w:r w:rsidR="005328E6">
              <w:rPr>
                <w:noProof/>
                <w:webHidden/>
              </w:rPr>
            </w:r>
            <w:r w:rsidR="005328E6">
              <w:rPr>
                <w:noProof/>
                <w:webHidden/>
              </w:rPr>
              <w:fldChar w:fldCharType="separate"/>
            </w:r>
            <w:r w:rsidR="007145A9">
              <w:rPr>
                <w:noProof/>
                <w:webHidden/>
              </w:rPr>
              <w:t>12</w:t>
            </w:r>
            <w:r w:rsidR="005328E6">
              <w:rPr>
                <w:noProof/>
                <w:webHidden/>
              </w:rPr>
              <w:fldChar w:fldCharType="end"/>
            </w:r>
          </w:hyperlink>
        </w:p>
        <w:p w14:paraId="1476F6C5" w14:textId="049A3EE4" w:rsidR="005328E6" w:rsidRDefault="00BB7C93">
          <w:pPr>
            <w:pStyle w:val="Kazalovsebine1"/>
            <w:tabs>
              <w:tab w:val="right" w:leader="dot" w:pos="9060"/>
            </w:tabs>
            <w:rPr>
              <w:rFonts w:asciiTheme="minorHAnsi" w:eastAsiaTheme="minorEastAsia" w:hAnsiTheme="minorHAnsi" w:cstheme="minorBidi"/>
              <w:noProof/>
            </w:rPr>
          </w:pPr>
          <w:hyperlink w:anchor="_Toc131492524" w:history="1">
            <w:r w:rsidR="005328E6" w:rsidRPr="007F3377">
              <w:rPr>
                <w:rStyle w:val="Hiperpovezava"/>
                <w:noProof/>
              </w:rPr>
              <w:t>RAZVEZNI POGOJ</w:t>
            </w:r>
            <w:r w:rsidR="005328E6">
              <w:rPr>
                <w:noProof/>
                <w:webHidden/>
              </w:rPr>
              <w:tab/>
            </w:r>
            <w:r w:rsidR="005328E6">
              <w:rPr>
                <w:noProof/>
                <w:webHidden/>
              </w:rPr>
              <w:fldChar w:fldCharType="begin"/>
            </w:r>
            <w:r w:rsidR="005328E6">
              <w:rPr>
                <w:noProof/>
                <w:webHidden/>
              </w:rPr>
              <w:instrText xml:space="preserve"> PAGEREF _Toc131492524 \h </w:instrText>
            </w:r>
            <w:r w:rsidR="005328E6">
              <w:rPr>
                <w:noProof/>
                <w:webHidden/>
              </w:rPr>
            </w:r>
            <w:r w:rsidR="005328E6">
              <w:rPr>
                <w:noProof/>
                <w:webHidden/>
              </w:rPr>
              <w:fldChar w:fldCharType="separate"/>
            </w:r>
            <w:r w:rsidR="007145A9">
              <w:rPr>
                <w:noProof/>
                <w:webHidden/>
              </w:rPr>
              <w:t>13</w:t>
            </w:r>
            <w:r w:rsidR="005328E6">
              <w:rPr>
                <w:noProof/>
                <w:webHidden/>
              </w:rPr>
              <w:fldChar w:fldCharType="end"/>
            </w:r>
          </w:hyperlink>
        </w:p>
        <w:p w14:paraId="32E59E50" w14:textId="41752C38" w:rsidR="005328E6" w:rsidRDefault="00BB7C93">
          <w:pPr>
            <w:pStyle w:val="Kazalovsebine1"/>
            <w:tabs>
              <w:tab w:val="right" w:leader="dot" w:pos="9060"/>
            </w:tabs>
            <w:rPr>
              <w:rFonts w:asciiTheme="minorHAnsi" w:eastAsiaTheme="minorEastAsia" w:hAnsiTheme="minorHAnsi" w:cstheme="minorBidi"/>
              <w:noProof/>
            </w:rPr>
          </w:pPr>
          <w:hyperlink w:anchor="_Toc131492525" w:history="1">
            <w:r w:rsidR="005328E6" w:rsidRPr="007F3377">
              <w:rPr>
                <w:rStyle w:val="Hiperpovezava"/>
                <w:rFonts w:cstheme="minorHAnsi"/>
                <w:noProof/>
              </w:rPr>
              <w:t>PREHODNA IN KONČNA DOLOČILA</w:t>
            </w:r>
            <w:r w:rsidR="005328E6">
              <w:rPr>
                <w:noProof/>
                <w:webHidden/>
              </w:rPr>
              <w:tab/>
            </w:r>
            <w:r w:rsidR="005328E6">
              <w:rPr>
                <w:noProof/>
                <w:webHidden/>
              </w:rPr>
              <w:fldChar w:fldCharType="begin"/>
            </w:r>
            <w:r w:rsidR="005328E6">
              <w:rPr>
                <w:noProof/>
                <w:webHidden/>
              </w:rPr>
              <w:instrText xml:space="preserve"> PAGEREF _Toc131492525 \h </w:instrText>
            </w:r>
            <w:r w:rsidR="005328E6">
              <w:rPr>
                <w:noProof/>
                <w:webHidden/>
              </w:rPr>
            </w:r>
            <w:r w:rsidR="005328E6">
              <w:rPr>
                <w:noProof/>
                <w:webHidden/>
              </w:rPr>
              <w:fldChar w:fldCharType="separate"/>
            </w:r>
            <w:r w:rsidR="007145A9">
              <w:rPr>
                <w:noProof/>
                <w:webHidden/>
              </w:rPr>
              <w:t>13</w:t>
            </w:r>
            <w:r w:rsidR="005328E6">
              <w:rPr>
                <w:noProof/>
                <w:webHidden/>
              </w:rPr>
              <w:fldChar w:fldCharType="end"/>
            </w:r>
          </w:hyperlink>
        </w:p>
        <w:p w14:paraId="184C29A9" w14:textId="1E8902C2"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bookmarkStart w:id="0" w:name="_GoBack"/>
      <w:bookmarkEnd w:id="0"/>
    </w:p>
    <w:p w14:paraId="09389E07" w14:textId="77777777" w:rsidR="009136FE" w:rsidRDefault="009136FE" w:rsidP="009136FE">
      <w:pPr>
        <w:pStyle w:val="Naslov1"/>
        <w:rPr>
          <w:szCs w:val="24"/>
        </w:rPr>
      </w:pPr>
      <w:bookmarkStart w:id="1" w:name="_Toc99019224"/>
      <w:bookmarkStart w:id="2" w:name="_Toc131492507"/>
      <w:r>
        <w:rPr>
          <w:szCs w:val="24"/>
        </w:rPr>
        <w:lastRenderedPageBreak/>
        <w:t>UVODNA DOLOČILA</w:t>
      </w:r>
      <w:bookmarkEnd w:id="1"/>
      <w:bookmarkEnd w:id="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D432B3">
      <w:pPr>
        <w:rPr>
          <w:b/>
        </w:rPr>
      </w:pPr>
      <w:r w:rsidRPr="00EE2F8E">
        <w:t>Pogodben</w:t>
      </w:r>
      <w:r>
        <w:t>i</w:t>
      </w:r>
      <w:r w:rsidRPr="00EE2F8E">
        <w:t xml:space="preserve"> strank</w:t>
      </w:r>
      <w:r>
        <w:t>i</w:t>
      </w:r>
      <w:r w:rsidRPr="00EE2F8E">
        <w:t xml:space="preserve"> uvodoma ugotavljata:</w:t>
      </w:r>
    </w:p>
    <w:p w14:paraId="1A0D895A" w14:textId="3277DA5B" w:rsidR="009136FE" w:rsidRPr="00EE2F8E" w:rsidRDefault="009136FE" w:rsidP="00D432B3">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00AA406E">
        <w:rPr>
          <w:rFonts w:ascii="Arial" w:hAnsi="Arial" w:cs="Arial"/>
        </w:rPr>
        <w:t>»</w:t>
      </w:r>
      <w:r w:rsidR="00DE1493">
        <w:rPr>
          <w:rFonts w:ascii="Arial" w:hAnsi="Arial" w:cs="Arial"/>
        </w:rPr>
        <w:t>Izvajanje dezinfekcije, dezinsekcije in deratizacije prostorov in blaga v lasti Zavoda RS za blagovne rezerve za obdobje štirih (4) let</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4C8C17F3" w:rsidR="009136FE" w:rsidRPr="00EE2F8E" w:rsidRDefault="009136FE" w:rsidP="00D432B3">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r w:rsidR="00DE1493">
        <w:rPr>
          <w:rFonts w:ascii="Arial" w:hAnsi="Arial" w:cs="Arial"/>
        </w:rPr>
        <w:t>4302-0097/2023-2</w:t>
      </w:r>
      <w:r w:rsidRPr="4698246E">
        <w:rPr>
          <w:rFonts w:ascii="Arial" w:hAnsi="Arial" w:cs="Arial"/>
        </w:rPr>
        <w:t xml:space="preserve"> (št. JN</w:t>
      </w:r>
      <w:r>
        <w:rPr>
          <w:rFonts w:ascii="Arial" w:hAnsi="Arial" w:cs="Arial"/>
        </w:rPr>
        <w:t xml:space="preserve"> BR</w:t>
      </w:r>
      <w:r w:rsidRPr="4698246E">
        <w:rPr>
          <w:rFonts w:ascii="Arial" w:hAnsi="Arial" w:cs="Arial"/>
        </w:rPr>
        <w:t xml:space="preserve">: </w:t>
      </w:r>
      <w:r w:rsidR="00DE1493">
        <w:rPr>
          <w:rFonts w:ascii="Arial" w:hAnsi="Arial" w:cs="Arial"/>
        </w:rPr>
        <w:t>2023-156</w:t>
      </w:r>
      <w:r w:rsidRPr="4698246E">
        <w:rPr>
          <w:rFonts w:ascii="Arial" w:hAnsi="Arial" w:cs="Arial"/>
        </w:rPr>
        <w:t>);</w:t>
      </w:r>
    </w:p>
    <w:p w14:paraId="7FE9E840" w14:textId="28D0BC4C" w:rsidR="009136FE" w:rsidRPr="00EE2F8E" w:rsidRDefault="009136FE" w:rsidP="00D432B3">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66F875D2" w:rsidR="009136FE" w:rsidRDefault="009136FE" w:rsidP="00D432B3">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sidR="00563453">
        <w:rPr>
          <w:rFonts w:ascii="Arial" w:hAnsi="Arial" w:cs="Arial"/>
        </w:rPr>
        <w:t>, št.:………………</w:t>
      </w:r>
      <w:r>
        <w:rPr>
          <w:rFonts w:ascii="Arial" w:hAnsi="Arial" w:cs="Arial"/>
        </w:rPr>
        <w:t>ter da je odločitev o oddaji naročila postala pravnomočna dne …………………;</w:t>
      </w:r>
    </w:p>
    <w:p w14:paraId="04FF67A2" w14:textId="2D0B02D8" w:rsidR="009136FE" w:rsidRDefault="009136FE" w:rsidP="00D432B3">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098F6D99" w14:textId="77777777" w:rsidR="009136FE" w:rsidRPr="009136FE" w:rsidRDefault="009136FE" w:rsidP="009136FE">
      <w:pPr>
        <w:pStyle w:val="Naslov1"/>
        <w:rPr>
          <w:szCs w:val="24"/>
        </w:rPr>
      </w:pPr>
      <w:bookmarkStart w:id="3" w:name="_Toc131492508"/>
      <w:bookmarkStart w:id="4" w:name="_Toc99019225"/>
      <w:r w:rsidRPr="009136FE">
        <w:rPr>
          <w:szCs w:val="24"/>
        </w:rPr>
        <w:t>SPLOŠNE DOLOČBE</w:t>
      </w:r>
      <w:bookmarkEnd w:id="3"/>
    </w:p>
    <w:p w14:paraId="504882BC" w14:textId="4C3F4F0C" w:rsidR="009136FE" w:rsidRPr="000620D4"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4"/>
    </w:p>
    <w:p w14:paraId="068A902E"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090FE25" w14:textId="66732244" w:rsidR="009136FE" w:rsidRPr="006E3917" w:rsidRDefault="009136FE" w:rsidP="009136FE">
      <w:pPr>
        <w:widowControl w:val="0"/>
        <w:rPr>
          <w:rFonts w:cs="Arial"/>
        </w:rPr>
      </w:pPr>
      <w:r w:rsidRPr="006E3917">
        <w:rPr>
          <w:rFonts w:cs="Arial"/>
        </w:rPr>
        <w:t xml:space="preserve">Izvajalec je podjetje ali skupina sodelujočih podjetij, ki so skupaj oddali ponudbo in prevzeli javno naročilo za izvedbo storitve po tej pogodbi. </w:t>
      </w:r>
    </w:p>
    <w:p w14:paraId="6572B1B9" w14:textId="77777777" w:rsidR="009136FE" w:rsidRPr="006E3917" w:rsidRDefault="009136FE" w:rsidP="009136FE">
      <w:pPr>
        <w:widowControl w:val="0"/>
        <w:rPr>
          <w:rFonts w:cs="Arial"/>
        </w:rPr>
      </w:pPr>
    </w:p>
    <w:p w14:paraId="7C18EFB4" w14:textId="15A336DC" w:rsidR="009136FE" w:rsidRPr="006E3917" w:rsidRDefault="009136FE" w:rsidP="009136FE">
      <w:pPr>
        <w:widowControl w:val="0"/>
        <w:rPr>
          <w:rFonts w:cs="Arial"/>
        </w:rPr>
      </w:pPr>
      <w:r w:rsidRPr="006E3917">
        <w:rPr>
          <w:rFonts w:cs="Arial"/>
        </w:rPr>
        <w:t xml:space="preserve">V primeru, da je </w:t>
      </w:r>
      <w:r w:rsidR="0075301A" w:rsidRPr="006E3917">
        <w:rPr>
          <w:rFonts w:cs="Arial"/>
        </w:rPr>
        <w:t>izvajalec</w:t>
      </w:r>
      <w:r w:rsidRPr="006E3917">
        <w:rPr>
          <w:rFonts w:cs="Arial"/>
        </w:rPr>
        <w:t xml:space="preserve"> skupina sodelujočih podjetij, so vsa sodelujoča podjetja podpisniki pogodbe </w:t>
      </w:r>
      <w:r w:rsidR="0075301A" w:rsidRPr="006E3917">
        <w:rPr>
          <w:rFonts w:cs="Arial"/>
        </w:rPr>
        <w:t xml:space="preserve">z izvajalcem </w:t>
      </w:r>
      <w:r w:rsidRPr="006E3917">
        <w:rPr>
          <w:rFonts w:cs="Arial"/>
        </w:rPr>
        <w:t xml:space="preserve">in so solidarno odgovorni za uspešno izpolnitev javnega naročila za </w:t>
      </w:r>
      <w:r w:rsidR="0075301A" w:rsidRPr="006E3917">
        <w:rPr>
          <w:rFonts w:cs="Arial"/>
        </w:rPr>
        <w:t>izvedbo storitve</w:t>
      </w:r>
      <w:r w:rsidRPr="006E3917">
        <w:rPr>
          <w:rFonts w:cs="Arial"/>
        </w:rPr>
        <w:t xml:space="preserve"> po tej pogodbi. </w:t>
      </w:r>
    </w:p>
    <w:p w14:paraId="63B0C300" w14:textId="77777777" w:rsidR="009136FE" w:rsidRPr="006E3917" w:rsidRDefault="009136FE" w:rsidP="009136FE">
      <w:pPr>
        <w:widowControl w:val="0"/>
        <w:rPr>
          <w:rFonts w:cs="Arial"/>
        </w:rPr>
      </w:pPr>
    </w:p>
    <w:p w14:paraId="70194FC1" w14:textId="4DB8B04D" w:rsidR="000A5548" w:rsidRDefault="009136FE" w:rsidP="009136FE">
      <w:pPr>
        <w:widowControl w:val="0"/>
        <w:rPr>
          <w:rFonts w:cs="Arial"/>
          <w:i/>
          <w:color w:val="BFBFBF" w:themeColor="background1" w:themeShade="BF"/>
          <w:sz w:val="18"/>
          <w:szCs w:val="18"/>
        </w:rPr>
      </w:pPr>
      <w:r w:rsidRPr="006E3917">
        <w:rPr>
          <w:rFonts w:cs="Arial"/>
        </w:rPr>
        <w:t xml:space="preserve">Podizvajalci niso sopodpisniki pogodbe in tako tudi niso neposredno odgovorni za uspešno izpolnitev javnega naročila za </w:t>
      </w:r>
      <w:r w:rsidR="0075301A" w:rsidRPr="006E3917">
        <w:rPr>
          <w:rFonts w:cs="Arial"/>
        </w:rPr>
        <w:t>izvedbo storitve</w:t>
      </w:r>
      <w:r w:rsidRPr="006E3917">
        <w:rPr>
          <w:rFonts w:cs="Arial"/>
        </w:rPr>
        <w:t xml:space="preserve"> po tej pogodbi oz. za njihov del odgovarjajo </w:t>
      </w:r>
      <w:r w:rsidR="0075301A" w:rsidRPr="006E3917">
        <w:rPr>
          <w:rFonts w:cs="Arial"/>
        </w:rPr>
        <w:t>izvajalec</w:t>
      </w:r>
      <w:r w:rsidRPr="006E3917">
        <w:rPr>
          <w:rFonts w:cs="Arial"/>
        </w:rPr>
        <w:t xml:space="preserve"> ali skupina sodelujočih podjetij.</w:t>
      </w:r>
      <w:r w:rsidR="0075301A" w:rsidRPr="00AA406E">
        <w:rPr>
          <w:rFonts w:cs="Arial"/>
          <w:color w:val="BFBFBF" w:themeColor="background1" w:themeShade="BF"/>
        </w:rPr>
        <w:t xml:space="preserve"> </w:t>
      </w:r>
      <w:r w:rsidR="0075301A" w:rsidRPr="00AA406E">
        <w:rPr>
          <w:rFonts w:cs="Arial"/>
          <w:i/>
          <w:color w:val="BFBFBF" w:themeColor="background1" w:themeShade="BF"/>
          <w:sz w:val="18"/>
          <w:szCs w:val="18"/>
        </w:rPr>
        <w:t>(uporabimo, če imamo podizvajalce)</w:t>
      </w:r>
    </w:p>
    <w:p w14:paraId="415068B8" w14:textId="44CE2027" w:rsidR="000A5548" w:rsidRDefault="000A5548" w:rsidP="009136FE">
      <w:pPr>
        <w:widowControl w:val="0"/>
        <w:rPr>
          <w:rFonts w:cs="Arial"/>
          <w:i/>
          <w:color w:val="BFBFBF" w:themeColor="background1" w:themeShade="BF"/>
          <w:sz w:val="18"/>
          <w:szCs w:val="18"/>
        </w:rPr>
      </w:pPr>
    </w:p>
    <w:p w14:paraId="32B452AF" w14:textId="0A7232BE" w:rsidR="000A5548" w:rsidRPr="000A5548" w:rsidRDefault="000A5548" w:rsidP="009136FE">
      <w:pPr>
        <w:widowControl w:val="0"/>
        <w:rPr>
          <w:rFonts w:cs="Arial"/>
        </w:rPr>
      </w:pPr>
      <w:r w:rsidRPr="000A5548">
        <w:rPr>
          <w:rFonts w:cs="Arial"/>
        </w:rPr>
        <w:t xml:space="preserve">Naročnik bo </w:t>
      </w:r>
      <w:r>
        <w:rPr>
          <w:rFonts w:cs="Arial"/>
        </w:rPr>
        <w:t xml:space="preserve">v </w:t>
      </w:r>
      <w:r w:rsidRPr="000A5548">
        <w:rPr>
          <w:rFonts w:cs="Arial"/>
        </w:rPr>
        <w:t xml:space="preserve">času trajanja te pogodbe komuniciral samo z glavnim izvajalcem (nosilcem posla). </w:t>
      </w:r>
    </w:p>
    <w:p w14:paraId="5B603189" w14:textId="77777777" w:rsidR="0075301A" w:rsidRPr="0075301A" w:rsidRDefault="0075301A" w:rsidP="009136FE">
      <w:pPr>
        <w:widowControl w:val="0"/>
        <w:rPr>
          <w:rFonts w:cs="Arial"/>
          <w:i/>
          <w:color w:val="A6A6A6" w:themeColor="background1" w:themeShade="A6"/>
          <w:sz w:val="18"/>
          <w:szCs w:val="18"/>
        </w:rPr>
      </w:pPr>
    </w:p>
    <w:p w14:paraId="1CE75616" w14:textId="77777777" w:rsidR="009136FE" w:rsidRPr="00721538" w:rsidRDefault="009136FE" w:rsidP="009136FE"/>
    <w:p w14:paraId="71DE4A81" w14:textId="407EB5F2" w:rsidR="009136FE" w:rsidRDefault="009136FE" w:rsidP="009136FE">
      <w:pPr>
        <w:pStyle w:val="Naslov1"/>
        <w:spacing w:before="0"/>
        <w:rPr>
          <w:szCs w:val="24"/>
        </w:rPr>
      </w:pPr>
      <w:bookmarkStart w:id="5" w:name="_Toc99019226"/>
      <w:bookmarkStart w:id="6" w:name="_Toc131492509"/>
      <w:r w:rsidRPr="008E036E">
        <w:rPr>
          <w:szCs w:val="24"/>
        </w:rPr>
        <w:t>PREDMET POGODBE</w:t>
      </w:r>
      <w:bookmarkEnd w:id="5"/>
      <w:bookmarkEnd w:id="6"/>
    </w:p>
    <w:p w14:paraId="0ABB06B8" w14:textId="77777777" w:rsidR="008F7076" w:rsidRPr="008F7076" w:rsidRDefault="008F7076" w:rsidP="008F7076"/>
    <w:p w14:paraId="79186111" w14:textId="77777777" w:rsidR="009136FE" w:rsidRPr="00FB7524"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750B24D" w14:textId="6CD1B1EF" w:rsidR="009136FE" w:rsidRDefault="009136FE" w:rsidP="009136FE">
      <w:pPr>
        <w:widowControl w:val="0"/>
        <w:rPr>
          <w:rFonts w:cs="Arial"/>
        </w:rPr>
      </w:pPr>
      <w:r w:rsidRPr="00B37615">
        <w:rPr>
          <w:rFonts w:cs="Arial"/>
        </w:rPr>
        <w:t xml:space="preserve">S to pogodbo </w:t>
      </w:r>
      <w:r w:rsidR="0075301A">
        <w:rPr>
          <w:rFonts w:cs="Arial"/>
        </w:rPr>
        <w:t>naročnik</w:t>
      </w:r>
      <w:r w:rsidRPr="00B37615">
        <w:rPr>
          <w:rFonts w:cs="Arial"/>
        </w:rPr>
        <w:t xml:space="preserve"> </w:t>
      </w:r>
      <w:r>
        <w:rPr>
          <w:rFonts w:cs="Arial"/>
        </w:rPr>
        <w:t>naroča</w:t>
      </w:r>
      <w:r w:rsidRPr="00B37615">
        <w:rPr>
          <w:rFonts w:cs="Arial"/>
        </w:rPr>
        <w:t xml:space="preserve">, </w:t>
      </w:r>
      <w:r w:rsidR="0075301A">
        <w:rPr>
          <w:rFonts w:cs="Arial"/>
        </w:rPr>
        <w:t>izvajalec</w:t>
      </w:r>
      <w:r w:rsidRPr="00B37615">
        <w:rPr>
          <w:rFonts w:cs="Arial"/>
        </w:rPr>
        <w:t xml:space="preserve"> pa </w:t>
      </w:r>
      <w:r>
        <w:rPr>
          <w:rFonts w:cs="Arial"/>
        </w:rPr>
        <w:t xml:space="preserve">prevzema izpolnitev javnega naročila za </w:t>
      </w:r>
      <w:r w:rsidR="0075301A">
        <w:rPr>
          <w:rFonts w:cs="Arial"/>
        </w:rPr>
        <w:t>izvedbo storitve</w:t>
      </w:r>
      <w:r w:rsidRPr="00B37615">
        <w:rPr>
          <w:rFonts w:cs="Arial"/>
        </w:rPr>
        <w:t xml:space="preserve"> </w:t>
      </w:r>
      <w:r w:rsidRPr="4058A96E">
        <w:rPr>
          <w:rFonts w:cs="Arial"/>
        </w:rPr>
        <w:t>»</w:t>
      </w:r>
      <w:r w:rsidR="00DE1493">
        <w:rPr>
          <w:rFonts w:cs="Arial"/>
        </w:rPr>
        <w:t>Izvajanje dezinfekcije, dezinsekcije in deratizacije prostorov in blaga v lasti Zavoda RS za blagovne rezerve za obdobje štirih (4) let</w:t>
      </w:r>
      <w:r w:rsidR="00B1747E">
        <w:rPr>
          <w:rFonts w:cs="Arial"/>
        </w:rPr>
        <w:t>«.</w:t>
      </w:r>
    </w:p>
    <w:p w14:paraId="2DD507D2" w14:textId="77777777" w:rsidR="009136FE" w:rsidRDefault="009136FE" w:rsidP="009136FE">
      <w:pPr>
        <w:widowControl w:val="0"/>
        <w:rPr>
          <w:rFonts w:cs="Arial"/>
        </w:rPr>
      </w:pPr>
    </w:p>
    <w:p w14:paraId="6099C094" w14:textId="4216D998" w:rsidR="009136FE" w:rsidRDefault="009136FE" w:rsidP="009136FE">
      <w:pPr>
        <w:widowControl w:val="0"/>
        <w:rPr>
          <w:rFonts w:cs="Arial"/>
        </w:rPr>
      </w:pPr>
      <w:r>
        <w:rPr>
          <w:rFonts w:cs="Arial"/>
        </w:rPr>
        <w:t xml:space="preserve">Predmet pogodbe je podrobneje specificiran v obrazcu </w:t>
      </w:r>
      <w:r w:rsidRPr="00622202">
        <w:rPr>
          <w:rFonts w:cs="Arial"/>
        </w:rPr>
        <w:t>OBR – 2.18</w:t>
      </w:r>
      <w:r w:rsidR="00563453">
        <w:rPr>
          <w:rFonts w:cs="Arial"/>
        </w:rPr>
        <w:t xml:space="preserve"> </w:t>
      </w:r>
      <w:r w:rsidR="007723F3">
        <w:rPr>
          <w:rFonts w:cs="Arial"/>
        </w:rPr>
        <w:t>(</w:t>
      </w:r>
      <w:r w:rsidRPr="00622202">
        <w:rPr>
          <w:rFonts w:cs="Arial"/>
        </w:rPr>
        <w:t>Vrsta in opis predmeta ali Tehnična specifikacija</w:t>
      </w:r>
      <w:r w:rsidR="007723F3">
        <w:rPr>
          <w:rFonts w:cs="Arial"/>
        </w:rPr>
        <w:t>)</w:t>
      </w:r>
      <w:r>
        <w:rPr>
          <w:rFonts w:cs="Arial"/>
        </w:rPr>
        <w:t xml:space="preserve"> in obrazcu </w:t>
      </w:r>
      <w:r w:rsidRPr="00622202">
        <w:rPr>
          <w:rFonts w:cs="Arial"/>
        </w:rPr>
        <w:t xml:space="preserve">OBR </w:t>
      </w:r>
      <w:r w:rsidR="007723F3">
        <w:rPr>
          <w:rFonts w:cs="Arial"/>
        </w:rPr>
        <w:t xml:space="preserve">- </w:t>
      </w:r>
      <w:r w:rsidRPr="00622202">
        <w:rPr>
          <w:rFonts w:cs="Arial"/>
        </w:rPr>
        <w:t>2.19</w:t>
      </w:r>
      <w:r w:rsidR="007723F3">
        <w:rPr>
          <w:rFonts w:cs="Arial"/>
        </w:rPr>
        <w:t xml:space="preserve"> (</w:t>
      </w:r>
      <w:r w:rsidRPr="00622202">
        <w:rPr>
          <w:rFonts w:cs="Arial"/>
        </w:rPr>
        <w:t>Predračun</w:t>
      </w:r>
      <w:r w:rsidR="007723F3">
        <w:rPr>
          <w:rFonts w:cs="Arial"/>
        </w:rPr>
        <w:t>)</w:t>
      </w:r>
      <w:r w:rsidRPr="00622202">
        <w:rPr>
          <w:rFonts w:cs="Arial"/>
        </w:rPr>
        <w:t>,</w:t>
      </w:r>
      <w:r>
        <w:rPr>
          <w:rFonts w:cs="Arial"/>
        </w:rPr>
        <w:t xml:space="preserve"> ki sta priloga te pogodbe in njen sestavni del.</w:t>
      </w:r>
    </w:p>
    <w:p w14:paraId="057DDDF0" w14:textId="77777777" w:rsidR="009136FE" w:rsidRDefault="009136FE" w:rsidP="009136FE">
      <w:pPr>
        <w:widowControl w:val="0"/>
        <w:rPr>
          <w:rFonts w:cs="Arial"/>
        </w:rPr>
      </w:pPr>
    </w:p>
    <w:p w14:paraId="48B7F071" w14:textId="77777777" w:rsidR="009136FE" w:rsidRPr="00D938ED" w:rsidRDefault="009136FE" w:rsidP="009136FE">
      <w:pPr>
        <w:widowControl w:val="0"/>
        <w:rPr>
          <w:rFonts w:cs="Arial"/>
        </w:rPr>
      </w:pPr>
      <w:r w:rsidRPr="00D938ED">
        <w:rPr>
          <w:rFonts w:cs="Arial"/>
        </w:rPr>
        <w:t>Razpisna in ponudbena dokumentacija sta sestavni del te pogodbe.</w:t>
      </w:r>
    </w:p>
    <w:p w14:paraId="538FF7FD" w14:textId="77777777" w:rsidR="009136FE" w:rsidRPr="00D938ED" w:rsidRDefault="009136FE" w:rsidP="009136FE">
      <w:pPr>
        <w:widowControl w:val="0"/>
        <w:rPr>
          <w:rFonts w:cs="Arial"/>
        </w:rPr>
      </w:pPr>
    </w:p>
    <w:p w14:paraId="5529960D" w14:textId="720FE8C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75301A">
        <w:rPr>
          <w:rFonts w:cs="Arial"/>
        </w:rPr>
        <w:t>naročnika</w:t>
      </w:r>
      <w:r w:rsidRPr="00D938ED">
        <w:rPr>
          <w:rFonts w:cs="Arial"/>
        </w:rPr>
        <w:t>, ob predpostavki, da takšna rešitev v celoti izpolnjuje vse zahteve za izvedbo javnega naročila.</w:t>
      </w:r>
    </w:p>
    <w:p w14:paraId="676209A2" w14:textId="7903CFEF" w:rsidR="0075301A" w:rsidRDefault="0075301A" w:rsidP="009136FE">
      <w:pPr>
        <w:widowControl w:val="0"/>
        <w:rPr>
          <w:rFonts w:cs="Arial"/>
        </w:rPr>
      </w:pPr>
    </w:p>
    <w:p w14:paraId="7A0A2787" w14:textId="77777777" w:rsidR="003229CD" w:rsidRDefault="0075301A" w:rsidP="0075301A">
      <w:pPr>
        <w:pStyle w:val="Naslov1"/>
      </w:pPr>
      <w:bookmarkStart w:id="7" w:name="_Toc131492510"/>
      <w:bookmarkStart w:id="8" w:name="_Toc99019227"/>
      <w:r w:rsidRPr="0075301A">
        <w:lastRenderedPageBreak/>
        <w:t>PODIZVAJALCI</w:t>
      </w:r>
      <w:bookmarkEnd w:id="7"/>
      <w:r w:rsidRPr="0075301A">
        <w:t xml:space="preserve"> </w:t>
      </w:r>
    </w:p>
    <w:p w14:paraId="40D2A82E" w14:textId="6AD46794"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466611">
        <w:rPr>
          <w:i/>
          <w:color w:val="BFBFBF" w:themeColor="background1" w:themeShade="BF"/>
          <w:sz w:val="18"/>
          <w:szCs w:val="18"/>
        </w:rPr>
        <w:t>izvajalec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8"/>
    </w:p>
    <w:p w14:paraId="376E5534" w14:textId="33C8589A" w:rsidR="009136FE" w:rsidRDefault="009136FE" w:rsidP="009136FE">
      <w:pPr>
        <w:widowControl w:val="0"/>
        <w:rPr>
          <w:rFonts w:cs="Arial"/>
        </w:rPr>
      </w:pPr>
    </w:p>
    <w:p w14:paraId="27FBCC3C" w14:textId="77777777" w:rsidR="000620D4" w:rsidRPr="00622202" w:rsidRDefault="000620D4" w:rsidP="009136FE">
      <w:pPr>
        <w:widowControl w:val="0"/>
        <w:rPr>
          <w:rFonts w:cs="Arial"/>
        </w:rPr>
      </w:pPr>
    </w:p>
    <w:p w14:paraId="1EC7759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7FE63D" w14:textId="01D6EDCC"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38E8A06E" w14:textId="2D6D4FFA"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185408D5" w14:textId="37482D5F" w:rsidR="0021770C" w:rsidRPr="00FC78AF" w:rsidRDefault="0021770C" w:rsidP="0021770C">
      <w:pPr>
        <w:widowControl w:val="0"/>
        <w:rPr>
          <w:rFonts w:cs="Arial"/>
        </w:rPr>
      </w:pPr>
      <w:r w:rsidRPr="00FC78AF">
        <w:rPr>
          <w:rFonts w:cs="Arial"/>
        </w:rPr>
        <w:t>Izvajalec bo naročilo, ki je predmet te pogodbe, izpolnil z naslednjim</w:t>
      </w:r>
      <w:r>
        <w:rPr>
          <w:rFonts w:cs="Arial"/>
        </w:rPr>
        <w:t>(-</w:t>
      </w:r>
      <w:r w:rsidRPr="00FC78AF">
        <w:rPr>
          <w:rFonts w:cs="Arial"/>
        </w:rPr>
        <w:t>i</w:t>
      </w:r>
      <w:r>
        <w:rPr>
          <w:rFonts w:cs="Arial"/>
        </w:rPr>
        <w:t>)</w:t>
      </w:r>
      <w:r w:rsidR="000115DA">
        <w:rPr>
          <w:rFonts w:cs="Arial"/>
        </w:rPr>
        <w:t xml:space="preserve"> </w:t>
      </w:r>
      <w:r w:rsidRPr="00FC78AF">
        <w:rPr>
          <w:rFonts w:cs="Arial"/>
        </w:rPr>
        <w:t>podizvajalc</w:t>
      </w:r>
      <w:r>
        <w:rPr>
          <w:rFonts w:cs="Arial"/>
        </w:rPr>
        <w:t>em(-</w:t>
      </w:r>
      <w:r w:rsidRPr="00FC78AF">
        <w:rPr>
          <w:rFonts w:cs="Arial"/>
        </w:rPr>
        <w:t>i</w:t>
      </w:r>
      <w:r>
        <w:rPr>
          <w:rFonts w:cs="Arial"/>
        </w:rPr>
        <w:t xml:space="preserve">) </w:t>
      </w:r>
      <w:r w:rsidRPr="00FC78AF">
        <w:rPr>
          <w:rFonts w:cs="Arial"/>
          <w:i/>
          <w:iCs/>
        </w:rPr>
        <w:t>__________</w:t>
      </w:r>
      <w:r>
        <w:rPr>
          <w:rFonts w:cs="Arial"/>
          <w:i/>
          <w:iCs/>
        </w:rPr>
        <w:t xml:space="preserve"> </w:t>
      </w:r>
      <w:r w:rsidRPr="005846BC">
        <w:rPr>
          <w:rFonts w:cs="Arial"/>
          <w:i/>
          <w:iCs/>
          <w:color w:val="BFBFBF" w:themeColor="background1" w:themeShade="BF"/>
          <w:sz w:val="18"/>
          <w:szCs w:val="18"/>
        </w:rPr>
        <w:t>(navede se naziv in naslov podizvajalcev)</w:t>
      </w:r>
      <w:r w:rsidRPr="00FC78AF">
        <w:rPr>
          <w:rFonts w:cs="Arial"/>
          <w:sz w:val="18"/>
          <w:szCs w:val="18"/>
        </w:rPr>
        <w:t xml:space="preserve">. </w:t>
      </w:r>
      <w:r w:rsidRPr="00FC78AF">
        <w:rPr>
          <w:rFonts w:cs="Arial"/>
        </w:rPr>
        <w:t xml:space="preserve">Zamenjava podizvajalca mora biti skladna z določili razpisne dokumentacije. </w:t>
      </w:r>
    </w:p>
    <w:p w14:paraId="1A2EC28E" w14:textId="77777777" w:rsidR="009136FE" w:rsidRPr="00D938ED" w:rsidRDefault="009136FE" w:rsidP="009136FE">
      <w:pPr>
        <w:widowControl w:val="0"/>
        <w:rPr>
          <w:rFonts w:cs="Arial"/>
          <w:color w:val="A6A6A6" w:themeColor="background1" w:themeShade="A6"/>
        </w:rPr>
      </w:pPr>
    </w:p>
    <w:p w14:paraId="3117D740"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614FBE7" w14:textId="55E6DADE"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w:t>
      </w:r>
      <w:r w:rsidR="00563453">
        <w:rPr>
          <w:rFonts w:asciiTheme="majorHAnsi" w:hAnsiTheme="majorHAnsi" w:cstheme="majorHAnsi"/>
          <w:lang w:val="sl-SI"/>
        </w:rPr>
        <w:t xml:space="preserve"> </w:t>
      </w:r>
      <w:r w:rsidR="007723F3">
        <w:rPr>
          <w:rFonts w:asciiTheme="majorHAnsi" w:hAnsiTheme="majorHAnsi" w:cstheme="majorHAnsi"/>
          <w:lang w:val="sl-SI"/>
        </w:rPr>
        <w:t>(</w:t>
      </w:r>
      <w:r w:rsidRPr="00B31411">
        <w:rPr>
          <w:rFonts w:asciiTheme="majorHAnsi" w:hAnsiTheme="majorHAnsi" w:cstheme="majorHAnsi"/>
          <w:lang w:val="sl-SI"/>
        </w:rPr>
        <w:t>Organizacija ponudnika in obseg predmeta</w:t>
      </w:r>
      <w:r w:rsidR="007723F3">
        <w:rPr>
          <w:rFonts w:asciiTheme="majorHAnsi" w:hAnsiTheme="majorHAnsi" w:cstheme="majorHAnsi"/>
          <w:lang w:val="sl-SI"/>
        </w:rPr>
        <w:t>)</w:t>
      </w:r>
      <w:r w:rsidRPr="00B31411">
        <w:rPr>
          <w:rFonts w:asciiTheme="majorHAnsi" w:hAnsiTheme="majorHAnsi" w:cstheme="majorHAnsi"/>
          <w:lang w:val="sl-SI"/>
        </w:rPr>
        <w:t>, ki je sestavni del te pogodbe.</w:t>
      </w:r>
    </w:p>
    <w:p w14:paraId="7E10B045" w14:textId="77777777" w:rsidR="009136FE" w:rsidRPr="00B31411" w:rsidRDefault="009136FE" w:rsidP="009136FE">
      <w:pPr>
        <w:rPr>
          <w:rFonts w:asciiTheme="majorHAnsi" w:hAnsiTheme="majorHAnsi" w:cstheme="majorHAnsi"/>
          <w:lang w:eastAsia="x-none"/>
        </w:rPr>
      </w:pPr>
    </w:p>
    <w:p w14:paraId="318C43C7"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067E7C98" w14:textId="57B46E15" w:rsidR="0021770C" w:rsidRPr="005846BC" w:rsidRDefault="0021770C" w:rsidP="0021770C">
      <w:pPr>
        <w:widowControl w:val="0"/>
        <w:rPr>
          <w:rFonts w:cs="Arial"/>
          <w:color w:val="BFBFBF" w:themeColor="background1" w:themeShade="BF"/>
        </w:rPr>
      </w:pPr>
      <w:r w:rsidRPr="00FC78AF">
        <w:rPr>
          <w:rFonts w:cs="Arial"/>
        </w:rPr>
        <w:t>Podizvajalec</w:t>
      </w:r>
      <w:r>
        <w:rPr>
          <w:rFonts w:cs="Arial"/>
        </w:rPr>
        <w:t>(-i)</w:t>
      </w:r>
      <w:r w:rsidRPr="00FC78AF">
        <w:rPr>
          <w:rFonts w:cs="Arial"/>
        </w:rPr>
        <w:t xml:space="preserve">_________________ </w:t>
      </w:r>
      <w:r w:rsidRPr="005846BC">
        <w:rPr>
          <w:rFonts w:cs="Arial"/>
          <w:i/>
          <w:iCs/>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OBR – 2.04</w:t>
      </w:r>
      <w:r w:rsidR="00563453">
        <w:rPr>
          <w:rFonts w:cs="Arial"/>
        </w:rPr>
        <w:t xml:space="preserve"> </w:t>
      </w:r>
      <w:r w:rsidR="007723F3">
        <w:rPr>
          <w:rFonts w:cs="Arial"/>
        </w:rPr>
        <w:t>(</w:t>
      </w:r>
      <w:r w:rsidRPr="00FC78AF">
        <w:rPr>
          <w:rFonts w:cs="Arial"/>
        </w:rPr>
        <w:t>Organizacija ponudnika in obseg predmeta</w:t>
      </w:r>
      <w:r w:rsidR="007723F3">
        <w:rPr>
          <w:rFonts w:cs="Arial"/>
        </w:rPr>
        <w:t>)</w:t>
      </w:r>
      <w:r w:rsidRPr="00FC78AF">
        <w:rPr>
          <w:rFonts w:cs="Arial"/>
        </w:rPr>
        <w:t xml:space="preserve">. </w:t>
      </w:r>
      <w:r w:rsidRPr="005846BC">
        <w:rPr>
          <w:rFonts w:cs="Arial"/>
          <w:i/>
          <w:iCs/>
          <w:color w:val="BFBFBF" w:themeColor="background1" w:themeShade="BF"/>
          <w:sz w:val="18"/>
          <w:szCs w:val="18"/>
        </w:rPr>
        <w:t>(uporabimo če podizvajalec zahteva neposredno plačilo)</w:t>
      </w:r>
    </w:p>
    <w:p w14:paraId="7B8CB702" w14:textId="77777777" w:rsidR="009136FE" w:rsidRPr="00B31411" w:rsidRDefault="009136FE" w:rsidP="009136FE">
      <w:pPr>
        <w:widowControl w:val="0"/>
        <w:rPr>
          <w:rFonts w:cs="Arial"/>
          <w:i/>
          <w:iCs/>
          <w:sz w:val="18"/>
          <w:szCs w:val="18"/>
        </w:rPr>
      </w:pPr>
    </w:p>
    <w:p w14:paraId="686B1F53" w14:textId="77777777" w:rsidR="0021770C" w:rsidRPr="00FC78AF" w:rsidRDefault="0021770C" w:rsidP="0021770C">
      <w:pPr>
        <w:numPr>
          <w:ilvl w:val="12"/>
          <w:numId w:val="0"/>
        </w:numPr>
        <w:rPr>
          <w:rFonts w:asciiTheme="majorHAnsi" w:hAnsiTheme="majorHAnsi" w:cstheme="majorHAnsi"/>
          <w:lang w:eastAsia="x-none"/>
        </w:rPr>
      </w:pPr>
      <w:r w:rsidRPr="00FC78AF">
        <w:rPr>
          <w:rFonts w:asciiTheme="majorHAnsi" w:hAnsiTheme="majorHAnsi" w:cstheme="majorHAnsi"/>
          <w:lang w:eastAsia="x-none"/>
        </w:rPr>
        <w:t>S podpisom te pogodbe izvajalec pooblašča naročnika, da na podlagi potrjenega računa neposredno plačuje podizvajalcu</w:t>
      </w:r>
      <w:r>
        <w:rPr>
          <w:rFonts w:asciiTheme="majorHAnsi" w:hAnsiTheme="majorHAnsi" w:cstheme="majorHAnsi"/>
          <w:lang w:eastAsia="x-none"/>
        </w:rPr>
        <w:t xml:space="preserve"> (račun podizvajalca je priloga računa izvajalca)</w:t>
      </w:r>
      <w:r w:rsidRPr="00FC78AF">
        <w:rPr>
          <w:rFonts w:asciiTheme="majorHAnsi" w:hAnsiTheme="majorHAnsi" w:cstheme="majorHAnsi"/>
          <w:lang w:eastAsia="x-none"/>
        </w:rPr>
        <w:t>.</w:t>
      </w:r>
    </w:p>
    <w:p w14:paraId="55205000" w14:textId="77777777" w:rsidR="009136FE" w:rsidRPr="00B31411" w:rsidRDefault="009136FE" w:rsidP="009136FE">
      <w:pPr>
        <w:numPr>
          <w:ilvl w:val="12"/>
          <w:numId w:val="0"/>
        </w:numPr>
        <w:rPr>
          <w:rFonts w:asciiTheme="majorHAnsi" w:hAnsiTheme="majorHAnsi" w:cstheme="majorHAnsi"/>
          <w:lang w:eastAsia="x-none"/>
        </w:rPr>
      </w:pPr>
    </w:p>
    <w:p w14:paraId="53A9FC0C" w14:textId="6563F19A"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466611" w:rsidRPr="00B31411">
        <w:rPr>
          <w:rFonts w:asciiTheme="majorHAnsi" w:hAnsiTheme="majorHAnsi" w:cstheme="majorHAnsi"/>
          <w:lang w:eastAsia="x-none"/>
        </w:rPr>
        <w:t xml:space="preserve">naročnik </w:t>
      </w:r>
      <w:r w:rsidRPr="00B31411">
        <w:rPr>
          <w:rFonts w:asciiTheme="majorHAnsi" w:hAnsiTheme="majorHAnsi" w:cstheme="majorHAnsi"/>
          <w:lang w:eastAsia="x-none"/>
        </w:rPr>
        <w:t xml:space="preserve">namesto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poravnava podizvajalčevo terjatev do </w:t>
      </w:r>
      <w:r w:rsidR="00466611" w:rsidRPr="00B31411">
        <w:rPr>
          <w:rFonts w:asciiTheme="majorHAnsi" w:hAnsiTheme="majorHAnsi" w:cstheme="majorHAnsi"/>
          <w:lang w:eastAsia="x-none"/>
        </w:rPr>
        <w:t>izvajalca</w:t>
      </w:r>
      <w:r w:rsidRPr="00B31411">
        <w:rPr>
          <w:rFonts w:asciiTheme="majorHAnsi" w:hAnsiTheme="majorHAnsi" w:cstheme="majorHAnsi"/>
          <w:lang w:eastAsia="x-none"/>
        </w:rPr>
        <w:t xml:space="preserve">, je podano v ponudbi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in je sestavni del te pogodbe. </w:t>
      </w:r>
    </w:p>
    <w:p w14:paraId="3B372F5A" w14:textId="77777777" w:rsidR="009136FE" w:rsidRPr="00B31411" w:rsidRDefault="009136FE" w:rsidP="009136FE">
      <w:pPr>
        <w:numPr>
          <w:ilvl w:val="12"/>
          <w:numId w:val="0"/>
        </w:numPr>
        <w:rPr>
          <w:rFonts w:asciiTheme="majorHAnsi" w:hAnsiTheme="majorHAnsi" w:cstheme="majorHAnsi"/>
          <w:lang w:eastAsia="x-none"/>
        </w:rPr>
      </w:pPr>
    </w:p>
    <w:p w14:paraId="2AE37B74"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9" w:name="_Hlk103327239"/>
      <w:r w:rsidRPr="00B31411">
        <w:rPr>
          <w:rFonts w:asciiTheme="minorHAnsi" w:hAnsiTheme="minorHAnsi" w:cstheme="minorBidi"/>
          <w:b/>
          <w:bCs/>
        </w:rPr>
        <w:t>člen</w:t>
      </w:r>
    </w:p>
    <w:bookmarkEnd w:id="9"/>
    <w:p w14:paraId="28D3E613" w14:textId="4638BCBD"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 podpisu te pogodbe vključiti novega podizvajalca, mora </w:t>
      </w:r>
      <w:r w:rsidR="00466611" w:rsidRPr="00B31411">
        <w:rPr>
          <w:rFonts w:asciiTheme="majorHAnsi" w:hAnsiTheme="majorHAnsi" w:cstheme="majorHAnsi"/>
          <w:lang w:eastAsia="x-none"/>
        </w:rPr>
        <w:t xml:space="preserve">naročniku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za neposredno plačilo, če podizvajalec to zahteva. </w:t>
      </w:r>
    </w:p>
    <w:p w14:paraId="642E26E4" w14:textId="77777777" w:rsidR="009136FE" w:rsidRPr="00B31411" w:rsidRDefault="009136FE" w:rsidP="009136FE">
      <w:pPr>
        <w:rPr>
          <w:rFonts w:asciiTheme="majorHAnsi" w:hAnsiTheme="majorHAnsi" w:cstheme="majorHAnsi"/>
          <w:lang w:eastAsia="x-none"/>
        </w:rPr>
      </w:pPr>
    </w:p>
    <w:p w14:paraId="5996D750" w14:textId="09AD83AB"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0ACEF3C7" w14:textId="77777777" w:rsidR="009136FE" w:rsidRPr="00B31411" w:rsidRDefault="009136FE" w:rsidP="009136FE">
      <w:pPr>
        <w:rPr>
          <w:rFonts w:asciiTheme="majorHAnsi" w:hAnsiTheme="majorHAnsi" w:cstheme="majorHAnsi"/>
          <w:lang w:eastAsia="x-none"/>
        </w:rPr>
      </w:pPr>
    </w:p>
    <w:p w14:paraId="1B69061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E215D83" w14:textId="41F77491"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Pr="00B31411">
        <w:rPr>
          <w:rFonts w:asciiTheme="majorHAnsi" w:hAnsiTheme="majorHAnsi" w:cstheme="majorHAnsi"/>
          <w:lang w:eastAsia="x-none"/>
        </w:rPr>
        <w:t xml:space="preserve">izvajalec </w:t>
      </w:r>
      <w:r w:rsidR="009136FE" w:rsidRPr="00B31411">
        <w:rPr>
          <w:rFonts w:asciiTheme="majorHAnsi" w:hAnsiTheme="majorHAnsi" w:cstheme="majorHAnsi"/>
          <w:lang w:eastAsia="x-none"/>
        </w:rPr>
        <w:t xml:space="preserve">potrdi podizvajalčev račun. </w:t>
      </w:r>
    </w:p>
    <w:p w14:paraId="249E1BAB" w14:textId="77777777" w:rsidR="009136FE" w:rsidRPr="00B31411" w:rsidRDefault="009136FE" w:rsidP="009136FE">
      <w:pPr>
        <w:widowControl w:val="0"/>
        <w:rPr>
          <w:rFonts w:cs="Arial"/>
          <w:i/>
          <w:iCs/>
          <w:sz w:val="18"/>
          <w:szCs w:val="18"/>
        </w:rPr>
      </w:pPr>
    </w:p>
    <w:p w14:paraId="6D999262"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614BAC60" w14:textId="77777777" w:rsidR="0021770C" w:rsidRPr="00FC78AF" w:rsidRDefault="0021770C" w:rsidP="0021770C">
      <w:pPr>
        <w:widowControl w:val="0"/>
        <w:rPr>
          <w:rFonts w:cs="Arial"/>
        </w:rPr>
      </w:pPr>
      <w:r w:rsidRPr="00FC78AF">
        <w:rPr>
          <w:rFonts w:cs="Arial"/>
        </w:rPr>
        <w:t>Ker podizvajalec</w:t>
      </w:r>
      <w:r>
        <w:rPr>
          <w:rFonts w:cs="Arial"/>
        </w:rPr>
        <w:t>(-i)</w:t>
      </w:r>
      <w:r w:rsidRPr="00FC78AF">
        <w:rPr>
          <w:rFonts w:cs="Arial"/>
        </w:rPr>
        <w:t xml:space="preserve"> _________________ </w:t>
      </w:r>
      <w:r w:rsidRPr="005846BC">
        <w:rPr>
          <w:rFonts w:cs="Arial"/>
          <w:i/>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w:t>
      </w:r>
      <w:proofErr w:type="spellStart"/>
      <w:r>
        <w:rPr>
          <w:rFonts w:cs="Arial"/>
        </w:rPr>
        <w:t>ev</w:t>
      </w:r>
      <w:proofErr w:type="spellEnd"/>
      <w:r>
        <w:rPr>
          <w:rFonts w:cs="Arial"/>
        </w:rPr>
        <w:t>)</w:t>
      </w:r>
      <w:r w:rsidRPr="00FC78AF">
        <w:rPr>
          <w:rFonts w:cs="Arial"/>
        </w:rPr>
        <w:t>, 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14:paraId="57E71924" w14:textId="77777777" w:rsidR="009136FE" w:rsidRPr="00B31411" w:rsidRDefault="009136FE" w:rsidP="009136FE">
      <w:pPr>
        <w:widowControl w:val="0"/>
        <w:rPr>
          <w:rFonts w:cs="Arial"/>
        </w:rPr>
      </w:pPr>
    </w:p>
    <w:p w14:paraId="57BC5E68" w14:textId="0B6CE173"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Pr="00B31411">
        <w:rPr>
          <w:rFonts w:cs="Arial"/>
        </w:rPr>
        <w:t xml:space="preserve">izvajalec naročniku </w:t>
      </w:r>
      <w:r w:rsidR="009136FE" w:rsidRPr="00B31411">
        <w:rPr>
          <w:rFonts w:cs="Arial"/>
        </w:rPr>
        <w:t xml:space="preserve">v navedenem roku in tudi po dodatnem pozivu ne posreduje izjave/izjav iz prejšnjega odstavka, </w:t>
      </w:r>
      <w:r w:rsidRPr="00B31411">
        <w:rPr>
          <w:rFonts w:cs="Arial"/>
        </w:rPr>
        <w:t xml:space="preserve">naročnik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707E9DEF" w14:textId="66012B5F" w:rsidR="009136FE" w:rsidRDefault="009136FE" w:rsidP="009136FE">
      <w:pPr>
        <w:widowControl w:val="0"/>
        <w:rPr>
          <w:rFonts w:cs="Arial"/>
          <w:i/>
          <w:iCs/>
          <w:sz w:val="18"/>
          <w:szCs w:val="18"/>
        </w:rPr>
      </w:pPr>
    </w:p>
    <w:p w14:paraId="55E9C802" w14:textId="04AACF2B" w:rsidR="003F41E5" w:rsidRDefault="003F41E5" w:rsidP="009136FE">
      <w:pPr>
        <w:widowControl w:val="0"/>
        <w:rPr>
          <w:rFonts w:cs="Arial"/>
          <w:i/>
          <w:iCs/>
          <w:sz w:val="18"/>
          <w:szCs w:val="18"/>
        </w:rPr>
      </w:pPr>
    </w:p>
    <w:p w14:paraId="27DA6151" w14:textId="77777777" w:rsidR="003F41E5" w:rsidRPr="00B31411" w:rsidRDefault="003F41E5" w:rsidP="009136FE">
      <w:pPr>
        <w:widowControl w:val="0"/>
        <w:rPr>
          <w:rFonts w:cs="Arial"/>
          <w:i/>
          <w:iCs/>
          <w:sz w:val="18"/>
          <w:szCs w:val="18"/>
        </w:rPr>
      </w:pPr>
    </w:p>
    <w:p w14:paraId="43642386"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lastRenderedPageBreak/>
        <w:t>člen</w:t>
      </w:r>
    </w:p>
    <w:p w14:paraId="2AD753A7" w14:textId="35EC361D"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466611" w:rsidRPr="00B31411">
        <w:rPr>
          <w:rFonts w:asciiTheme="majorHAnsi" w:hAnsiTheme="majorHAnsi" w:cstheme="majorHAnsi"/>
          <w:lang w:eastAsia="x-none"/>
        </w:rPr>
        <w:t xml:space="preserve">izvajalec naročniku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5F359754" w14:textId="4C55B3DA" w:rsidR="005515FA" w:rsidRPr="005515FA" w:rsidRDefault="005515FA" w:rsidP="000A775C">
      <w:pPr>
        <w:rPr>
          <w:rFonts w:asciiTheme="minorHAnsi" w:hAnsiTheme="minorHAnsi" w:cstheme="minorHAnsi"/>
        </w:rPr>
      </w:pPr>
    </w:p>
    <w:p w14:paraId="24D98BFE" w14:textId="61D1DD45" w:rsidR="00132AEE" w:rsidRDefault="00A6423B" w:rsidP="000A775C">
      <w:pPr>
        <w:pStyle w:val="Naslov1"/>
        <w:rPr>
          <w:rFonts w:asciiTheme="minorHAnsi" w:hAnsiTheme="minorHAnsi" w:cstheme="minorHAnsi"/>
          <w:szCs w:val="24"/>
        </w:rPr>
      </w:pPr>
      <w:bookmarkStart w:id="10" w:name="_Toc131492511"/>
      <w:r>
        <w:rPr>
          <w:rFonts w:asciiTheme="minorHAnsi" w:hAnsiTheme="minorHAnsi" w:cstheme="minorHAnsi"/>
          <w:szCs w:val="24"/>
        </w:rPr>
        <w:t>POGODBENI ROK</w:t>
      </w:r>
      <w:bookmarkEnd w:id="10"/>
    </w:p>
    <w:p w14:paraId="3815A6CD" w14:textId="779FEF7B" w:rsidR="00A5285D" w:rsidRDefault="00A5285D" w:rsidP="000A775C">
      <w:pPr>
        <w:rPr>
          <w:rFonts w:asciiTheme="minorHAnsi" w:hAnsiTheme="minorHAnsi" w:cstheme="minorHAnsi"/>
        </w:rPr>
      </w:pPr>
    </w:p>
    <w:p w14:paraId="5F03ACCA"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83CCF8D" w14:textId="140DBEB8" w:rsidR="002E04F4" w:rsidRPr="00657A76" w:rsidRDefault="00A5285D" w:rsidP="00C85E23">
      <w:pPr>
        <w:rPr>
          <w:rFonts w:asciiTheme="minorHAnsi" w:hAnsiTheme="minorHAnsi" w:cstheme="minorHAnsi"/>
        </w:rPr>
      </w:pPr>
      <w:r w:rsidRPr="00657A76">
        <w:rPr>
          <w:rFonts w:asciiTheme="minorHAnsi" w:hAnsiTheme="minorHAnsi" w:cstheme="minorHAnsi"/>
        </w:rPr>
        <w:t xml:space="preserve">Pogodba se </w:t>
      </w:r>
      <w:r w:rsidR="000B0807" w:rsidRPr="00657A76">
        <w:rPr>
          <w:rFonts w:asciiTheme="minorHAnsi" w:hAnsiTheme="minorHAnsi" w:cstheme="minorHAnsi"/>
        </w:rPr>
        <w:t xml:space="preserve">sklepa za obdobje </w:t>
      </w:r>
      <w:r w:rsidR="00DE1493">
        <w:rPr>
          <w:rFonts w:asciiTheme="minorHAnsi" w:hAnsiTheme="minorHAnsi" w:cstheme="minorHAnsi"/>
        </w:rPr>
        <w:t>štirih (4) let</w:t>
      </w:r>
      <w:r w:rsidR="00C85E23">
        <w:rPr>
          <w:rFonts w:asciiTheme="minorHAnsi" w:hAnsiTheme="minorHAnsi" w:cstheme="minorHAnsi"/>
        </w:rPr>
        <w:t>, pri čemer se s</w:t>
      </w:r>
      <w:r w:rsidR="002E04F4">
        <w:rPr>
          <w:rFonts w:asciiTheme="minorHAnsi" w:hAnsiTheme="minorHAnsi" w:cstheme="minorHAnsi"/>
        </w:rPr>
        <w:t>torit</w:t>
      </w:r>
      <w:r w:rsidR="00C85E23">
        <w:rPr>
          <w:rFonts w:asciiTheme="minorHAnsi" w:hAnsiTheme="minorHAnsi" w:cstheme="minorHAnsi"/>
        </w:rPr>
        <w:t>v</w:t>
      </w:r>
      <w:r w:rsidR="002E04F4">
        <w:rPr>
          <w:rFonts w:asciiTheme="minorHAnsi" w:hAnsiTheme="minorHAnsi" w:cstheme="minorHAnsi"/>
        </w:rPr>
        <w:t>e po tej pogodbi ne prič</w:t>
      </w:r>
      <w:r w:rsidR="00C85E23">
        <w:rPr>
          <w:rFonts w:asciiTheme="minorHAnsi" w:hAnsiTheme="minorHAnsi" w:cstheme="minorHAnsi"/>
        </w:rPr>
        <w:t>nejo</w:t>
      </w:r>
      <w:r w:rsidR="002E04F4">
        <w:rPr>
          <w:rFonts w:asciiTheme="minorHAnsi" w:hAnsiTheme="minorHAnsi" w:cstheme="minorHAnsi"/>
        </w:rPr>
        <w:t xml:space="preserve"> izvajati pred </w:t>
      </w:r>
      <w:r w:rsidR="00DE1493">
        <w:rPr>
          <w:rFonts w:asciiTheme="minorHAnsi" w:hAnsiTheme="minorHAnsi" w:cstheme="minorHAnsi"/>
        </w:rPr>
        <w:t>1. 8. 2023</w:t>
      </w:r>
      <w:r w:rsidR="002E04F4">
        <w:rPr>
          <w:rFonts w:asciiTheme="minorHAnsi" w:hAnsiTheme="minorHAnsi" w:cstheme="minorHAnsi"/>
        </w:rPr>
        <w:t xml:space="preserve">. </w:t>
      </w:r>
    </w:p>
    <w:p w14:paraId="4593F18F" w14:textId="5343ED2A" w:rsidR="006E5674" w:rsidRPr="00A6423B" w:rsidRDefault="006E5674" w:rsidP="000A775C">
      <w:pPr>
        <w:rPr>
          <w:rFonts w:asciiTheme="minorHAnsi" w:hAnsiTheme="minorHAnsi" w:cstheme="minorHAnsi"/>
          <w:highlight w:val="yellow"/>
        </w:rPr>
      </w:pPr>
    </w:p>
    <w:p w14:paraId="38A98CB8" w14:textId="379CBC66" w:rsidR="00D432B3" w:rsidRDefault="00D432B3" w:rsidP="005C0EA0">
      <w:pPr>
        <w:spacing w:line="260" w:lineRule="exact"/>
        <w:rPr>
          <w:rFonts w:cs="Arial"/>
        </w:rPr>
      </w:pPr>
      <w:r>
        <w:rPr>
          <w:rFonts w:cs="Arial"/>
        </w:rPr>
        <w:t xml:space="preserve">Izvajalec je dolžan najkasneje v roku </w:t>
      </w:r>
      <w:r w:rsidR="00D67B19" w:rsidRPr="000D6D44">
        <w:rPr>
          <w:rFonts w:cs="Arial"/>
        </w:rPr>
        <w:t xml:space="preserve">24 ur </w:t>
      </w:r>
      <w:r w:rsidR="005C0EA0" w:rsidRPr="000D6D44">
        <w:rPr>
          <w:rFonts w:cs="Arial"/>
        </w:rPr>
        <w:t>od prejetega</w:t>
      </w:r>
      <w:r w:rsidR="00563453">
        <w:rPr>
          <w:rFonts w:cs="Arial"/>
        </w:rPr>
        <w:t xml:space="preserve"> </w:t>
      </w:r>
      <w:r>
        <w:rPr>
          <w:rFonts w:cs="Arial"/>
        </w:rPr>
        <w:t xml:space="preserve">posameznega </w:t>
      </w:r>
      <w:r w:rsidR="007723F3">
        <w:rPr>
          <w:rFonts w:cs="Arial"/>
        </w:rPr>
        <w:t xml:space="preserve">pisnega </w:t>
      </w:r>
      <w:r>
        <w:rPr>
          <w:rFonts w:cs="Arial"/>
        </w:rPr>
        <w:t xml:space="preserve">naročila pričeti z izvajanjem storitve oz. </w:t>
      </w:r>
      <w:r w:rsidR="00901CD7">
        <w:rPr>
          <w:rFonts w:cs="Arial"/>
        </w:rPr>
        <w:t xml:space="preserve">pričeti z izvajanjem storitve </w:t>
      </w:r>
      <w:r>
        <w:rPr>
          <w:rFonts w:cs="Arial"/>
        </w:rPr>
        <w:t>skladno z dogovorom med naročnikom.</w:t>
      </w:r>
    </w:p>
    <w:p w14:paraId="6C78DF24" w14:textId="77777777" w:rsidR="009D4949" w:rsidRDefault="009D4949" w:rsidP="005C0EA0">
      <w:pPr>
        <w:spacing w:line="260" w:lineRule="exact"/>
        <w:rPr>
          <w:rFonts w:cs="Arial"/>
        </w:rPr>
      </w:pPr>
    </w:p>
    <w:p w14:paraId="4BB86AF8" w14:textId="6675DBD6" w:rsidR="005C0EA0" w:rsidRDefault="005C0EA0" w:rsidP="005C0EA0">
      <w:pPr>
        <w:spacing w:line="260" w:lineRule="exact"/>
        <w:rPr>
          <w:rFonts w:cs="Arial"/>
        </w:rPr>
      </w:pPr>
      <w:r w:rsidRPr="005C0EA0">
        <w:rPr>
          <w:rFonts w:cs="Arial"/>
        </w:rPr>
        <w:t xml:space="preserve">Izvajalec bo ob prihodu na lokacijo začel z naročeno storitvijo takoj. </w:t>
      </w:r>
    </w:p>
    <w:p w14:paraId="527FA118" w14:textId="3336BAFE" w:rsidR="009D4949" w:rsidRDefault="009D4949" w:rsidP="005C0EA0">
      <w:pPr>
        <w:spacing w:line="260" w:lineRule="exact"/>
        <w:rPr>
          <w:rFonts w:cs="Arial"/>
        </w:rPr>
      </w:pPr>
    </w:p>
    <w:p w14:paraId="317B3E64" w14:textId="38B6992A" w:rsidR="008F7076" w:rsidRDefault="005C0EA0" w:rsidP="00D67B19">
      <w:pPr>
        <w:tabs>
          <w:tab w:val="left" w:pos="7230"/>
        </w:tabs>
        <w:spacing w:line="260" w:lineRule="exact"/>
        <w:ind w:right="-96"/>
        <w:rPr>
          <w:rFonts w:cs="Arial"/>
        </w:rPr>
      </w:pPr>
      <w:r w:rsidRPr="005C0EA0">
        <w:rPr>
          <w:rFonts w:cs="Arial"/>
        </w:rPr>
        <w:t xml:space="preserve">V primeru, da se izvajalec ne drži </w:t>
      </w:r>
      <w:r w:rsidR="00D432B3">
        <w:rPr>
          <w:rFonts w:cs="Arial"/>
        </w:rPr>
        <w:t>roka</w:t>
      </w:r>
      <w:r w:rsidRPr="005C0EA0">
        <w:rPr>
          <w:rFonts w:cs="Arial"/>
        </w:rPr>
        <w:t xml:space="preserve">, ki </w:t>
      </w:r>
      <w:r w:rsidR="00EF79D2">
        <w:rPr>
          <w:rFonts w:cs="Arial"/>
        </w:rPr>
        <w:t>je naveden</w:t>
      </w:r>
      <w:r w:rsidRPr="005C0EA0">
        <w:rPr>
          <w:rFonts w:cs="Arial"/>
        </w:rPr>
        <w:t xml:space="preserve"> v tem členu</w:t>
      </w:r>
      <w:r w:rsidR="00EF79D2">
        <w:rPr>
          <w:rFonts w:cs="Arial"/>
        </w:rPr>
        <w:t xml:space="preserve"> oz. </w:t>
      </w:r>
      <w:r w:rsidR="000D6D44">
        <w:rPr>
          <w:rFonts w:cs="Arial"/>
        </w:rPr>
        <w:t>v dogovorjen</w:t>
      </w:r>
      <w:r w:rsidR="00D432B3">
        <w:rPr>
          <w:rFonts w:cs="Arial"/>
        </w:rPr>
        <w:t>em</w:t>
      </w:r>
      <w:r w:rsidR="000D6D44">
        <w:rPr>
          <w:rFonts w:cs="Arial"/>
        </w:rPr>
        <w:t xml:space="preserve"> </w:t>
      </w:r>
      <w:r w:rsidR="00D432B3">
        <w:rPr>
          <w:rFonts w:cs="Arial"/>
        </w:rPr>
        <w:t>roku</w:t>
      </w:r>
      <w:r w:rsidR="00EF79D2">
        <w:rPr>
          <w:rFonts w:cs="Arial"/>
        </w:rPr>
        <w:t xml:space="preserve">, </w:t>
      </w:r>
      <w:r w:rsidRPr="005C0EA0">
        <w:rPr>
          <w:rFonts w:cs="Arial"/>
        </w:rPr>
        <w:t xml:space="preserve">ima naročnik pravico </w:t>
      </w:r>
      <w:r w:rsidR="002A2237">
        <w:rPr>
          <w:rFonts w:cs="Arial"/>
        </w:rPr>
        <w:t xml:space="preserve">brez posebnega oz. dodatnega obveščanja izvajalca naročiti </w:t>
      </w:r>
      <w:r w:rsidRPr="005C0EA0">
        <w:rPr>
          <w:rFonts w:cs="Arial"/>
        </w:rPr>
        <w:t xml:space="preserve">storitev pri drugemu izvajalcu, nastale stroške </w:t>
      </w:r>
      <w:r w:rsidR="008F7076">
        <w:rPr>
          <w:rFonts w:cs="Arial"/>
        </w:rPr>
        <w:t>izvedene</w:t>
      </w:r>
      <w:r>
        <w:rPr>
          <w:rFonts w:cs="Arial"/>
        </w:rPr>
        <w:t xml:space="preserve"> storitve</w:t>
      </w:r>
      <w:r w:rsidRPr="005C0EA0">
        <w:rPr>
          <w:rFonts w:cs="Arial"/>
        </w:rPr>
        <w:t xml:space="preserve"> pa zaračunati izvajalcu.</w:t>
      </w:r>
      <w:r w:rsidR="002A2237">
        <w:rPr>
          <w:rFonts w:cs="Arial"/>
        </w:rPr>
        <w:t xml:space="preserve"> Izvajalec plača nastale stroške v roku osem (8) dni po prejemu računa naročnika. </w:t>
      </w:r>
    </w:p>
    <w:p w14:paraId="672FD74C" w14:textId="77777777" w:rsidR="00EF79D2" w:rsidRPr="00D67B19" w:rsidRDefault="00EF79D2" w:rsidP="00D67B19">
      <w:pPr>
        <w:tabs>
          <w:tab w:val="left" w:pos="7230"/>
        </w:tabs>
        <w:spacing w:line="260" w:lineRule="exact"/>
        <w:ind w:right="-96"/>
        <w:rPr>
          <w:rFonts w:cs="Arial"/>
        </w:rPr>
      </w:pPr>
    </w:p>
    <w:p w14:paraId="30FF6FCA" w14:textId="77777777" w:rsidR="00A6423B" w:rsidRPr="006E3917" w:rsidRDefault="00A6423B" w:rsidP="00A6423B">
      <w:pPr>
        <w:pStyle w:val="Naslov1"/>
        <w:rPr>
          <w:rFonts w:asciiTheme="minorHAnsi" w:hAnsiTheme="minorHAnsi" w:cstheme="minorHAnsi"/>
          <w:szCs w:val="24"/>
        </w:rPr>
      </w:pPr>
      <w:bookmarkStart w:id="11" w:name="_Toc131492512"/>
      <w:r w:rsidRPr="006E3917">
        <w:rPr>
          <w:rFonts w:asciiTheme="minorHAnsi" w:hAnsiTheme="minorHAnsi" w:cstheme="minorHAnsi"/>
          <w:szCs w:val="24"/>
        </w:rPr>
        <w:t>IZVAJANJE STORITVE</w:t>
      </w:r>
      <w:bookmarkEnd w:id="11"/>
    </w:p>
    <w:p w14:paraId="1C237D00" w14:textId="77777777" w:rsidR="00CE5D9B" w:rsidRPr="004B4730" w:rsidRDefault="00CE5D9B" w:rsidP="00CE5D9B">
      <w:pPr>
        <w:jc w:val="center"/>
        <w:rPr>
          <w:rFonts w:asciiTheme="minorHAnsi" w:hAnsiTheme="minorHAnsi" w:cstheme="minorHAnsi"/>
          <w:b/>
          <w:bCs/>
        </w:rPr>
      </w:pPr>
    </w:p>
    <w:p w14:paraId="187F1F1A"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4B5007C1" w14:textId="25B67D3C" w:rsidR="005B7B2B" w:rsidRDefault="00CE5D9B" w:rsidP="00CE5D9B">
      <w:pPr>
        <w:rPr>
          <w:rFonts w:asciiTheme="minorHAnsi" w:hAnsiTheme="minorHAnsi" w:cstheme="minorHAnsi"/>
        </w:rPr>
      </w:pPr>
      <w:r>
        <w:rPr>
          <w:rFonts w:asciiTheme="minorHAnsi" w:hAnsiTheme="minorHAnsi" w:cstheme="minorHAnsi"/>
        </w:rPr>
        <w:t xml:space="preserve">Storitve se bodo izvajale </w:t>
      </w:r>
      <w:r w:rsidR="006E3917">
        <w:rPr>
          <w:rFonts w:asciiTheme="minorHAnsi" w:hAnsiTheme="minorHAnsi" w:cstheme="minorHAnsi"/>
        </w:rPr>
        <w:t>v skladiščih naročnika in drugih skladiščih</w:t>
      </w:r>
      <w:r w:rsidR="002A2237">
        <w:rPr>
          <w:rFonts w:asciiTheme="minorHAnsi" w:hAnsiTheme="minorHAnsi" w:cstheme="minorHAnsi"/>
        </w:rPr>
        <w:t>,</w:t>
      </w:r>
      <w:r w:rsidR="006E3917">
        <w:rPr>
          <w:rFonts w:asciiTheme="minorHAnsi" w:hAnsiTheme="minorHAnsi" w:cstheme="minorHAnsi"/>
        </w:rPr>
        <w:t xml:space="preserve"> kjer naročnik blago skladišči. </w:t>
      </w:r>
      <w:r w:rsidR="005B7B2B">
        <w:rPr>
          <w:rFonts w:asciiTheme="minorHAnsi" w:hAnsiTheme="minorHAnsi" w:cstheme="minorHAnsi"/>
        </w:rPr>
        <w:t xml:space="preserve">Storitve se lahko izvajajo v več skladiščih hkrati. Vsa skladišča se nahajajo na ozemlju Republike Slovenije (v nadaljevanju: RS). </w:t>
      </w:r>
    </w:p>
    <w:p w14:paraId="798E3330" w14:textId="5F4EB50B" w:rsidR="006E3917" w:rsidRDefault="006E3917" w:rsidP="00CE5D9B">
      <w:pPr>
        <w:rPr>
          <w:rFonts w:asciiTheme="minorHAnsi" w:hAnsiTheme="minorHAnsi" w:cstheme="minorHAnsi"/>
        </w:rPr>
      </w:pPr>
    </w:p>
    <w:p w14:paraId="69844388" w14:textId="0ABB4C6C" w:rsidR="006E3917" w:rsidRDefault="006E3917" w:rsidP="00CE5D9B">
      <w:pPr>
        <w:rPr>
          <w:rFonts w:asciiTheme="minorHAnsi" w:hAnsiTheme="minorHAnsi" w:cstheme="minorHAnsi"/>
        </w:rPr>
      </w:pPr>
      <w:r>
        <w:rPr>
          <w:rFonts w:asciiTheme="minorHAnsi" w:hAnsiTheme="minorHAnsi" w:cstheme="minorHAnsi"/>
        </w:rPr>
        <w:t xml:space="preserve">Naročnik bo pri posameznih pisnih naročilih navedel kraj izvajanja storitve. </w:t>
      </w:r>
    </w:p>
    <w:p w14:paraId="441495D6" w14:textId="42A6621F" w:rsidR="00CE5D9B" w:rsidRDefault="00CE5D9B" w:rsidP="000A775C">
      <w:pPr>
        <w:rPr>
          <w:rFonts w:asciiTheme="minorHAnsi" w:hAnsiTheme="minorHAnsi" w:cstheme="minorHAnsi"/>
        </w:rPr>
      </w:pPr>
    </w:p>
    <w:p w14:paraId="512C0896" w14:textId="77777777" w:rsidR="005902CB" w:rsidRPr="00132AEE" w:rsidRDefault="005902CB" w:rsidP="005902C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2BE1A4CB" w14:textId="1E31474D" w:rsidR="005902CB" w:rsidRDefault="005902CB" w:rsidP="005902CB">
      <w:pPr>
        <w:spacing w:line="260" w:lineRule="exact"/>
        <w:rPr>
          <w:rFonts w:cs="Arial"/>
        </w:rPr>
      </w:pPr>
      <w:r>
        <w:rPr>
          <w:rFonts w:cs="Arial"/>
        </w:rPr>
        <w:t xml:space="preserve">Naročnik bo sukcesivno in na podlagi dejanskih potreb </w:t>
      </w:r>
      <w:r w:rsidRPr="005C0EA0">
        <w:rPr>
          <w:rFonts w:cs="Arial"/>
        </w:rPr>
        <w:t>izvajalcu naroč</w:t>
      </w:r>
      <w:r>
        <w:rPr>
          <w:rFonts w:cs="Arial"/>
        </w:rPr>
        <w:t>i</w:t>
      </w:r>
      <w:r w:rsidRPr="005C0EA0">
        <w:rPr>
          <w:rFonts w:cs="Arial"/>
        </w:rPr>
        <w:t xml:space="preserve">l </w:t>
      </w:r>
      <w:r w:rsidR="007723F3">
        <w:rPr>
          <w:rFonts w:cs="Arial"/>
        </w:rPr>
        <w:t xml:space="preserve">posamezno </w:t>
      </w:r>
      <w:r>
        <w:rPr>
          <w:rFonts w:cs="Arial"/>
        </w:rPr>
        <w:t>storitev. Naročnik storitve naroča</w:t>
      </w:r>
      <w:r w:rsidRPr="005C0EA0">
        <w:rPr>
          <w:rFonts w:cs="Arial"/>
        </w:rPr>
        <w:t xml:space="preserve"> pisno na elektronski naslov _________________. </w:t>
      </w:r>
      <w:r>
        <w:rPr>
          <w:rFonts w:cs="Arial"/>
        </w:rPr>
        <w:t xml:space="preserve">V pisnih naročilih bo navedena: vrsta storitve, datum in čas </w:t>
      </w:r>
      <w:r w:rsidR="00D432B3">
        <w:rPr>
          <w:rFonts w:cs="Arial"/>
        </w:rPr>
        <w:t xml:space="preserve">pričetka </w:t>
      </w:r>
      <w:r>
        <w:rPr>
          <w:rFonts w:cs="Arial"/>
        </w:rPr>
        <w:t xml:space="preserve">izvajanja storitve </w:t>
      </w:r>
      <w:r w:rsidRPr="005C0EA0">
        <w:rPr>
          <w:rFonts w:cs="Arial"/>
        </w:rPr>
        <w:t>ter lokacij</w:t>
      </w:r>
      <w:r>
        <w:rPr>
          <w:rFonts w:cs="Arial"/>
        </w:rPr>
        <w:t>a, kjer se storitev izvaja.</w:t>
      </w:r>
    </w:p>
    <w:p w14:paraId="6A3C2916" w14:textId="51354B2F" w:rsidR="005902CB" w:rsidRDefault="005902CB" w:rsidP="005902CB">
      <w:pPr>
        <w:spacing w:line="260" w:lineRule="exact"/>
        <w:rPr>
          <w:rFonts w:cs="Arial"/>
        </w:rPr>
      </w:pPr>
    </w:p>
    <w:p w14:paraId="20A2C91E" w14:textId="071EEBA1" w:rsidR="005902CB" w:rsidRDefault="005902CB" w:rsidP="005902CB">
      <w:pPr>
        <w:spacing w:line="260" w:lineRule="exact"/>
        <w:rPr>
          <w:rFonts w:cs="Arial"/>
        </w:rPr>
      </w:pPr>
      <w:r w:rsidRPr="00667947">
        <w:rPr>
          <w:rFonts w:cs="Arial"/>
        </w:rPr>
        <w:t xml:space="preserve">V primeru naročila </w:t>
      </w:r>
      <w:r w:rsidR="00667947" w:rsidRPr="00667947">
        <w:rPr>
          <w:rFonts w:cs="Arial"/>
        </w:rPr>
        <w:t>po poziciji</w:t>
      </w:r>
      <w:r w:rsidRPr="00667947">
        <w:rPr>
          <w:rFonts w:cs="Arial"/>
        </w:rPr>
        <w:t xml:space="preserve"> »Ostale storitve s področja DDD«</w:t>
      </w:r>
      <w:r w:rsidR="00667947" w:rsidRPr="00667947">
        <w:rPr>
          <w:rFonts w:cs="Arial"/>
        </w:rPr>
        <w:t xml:space="preserve"> iz obrazca OBR - 2.19 (</w:t>
      </w:r>
      <w:r w:rsidRPr="00667947">
        <w:rPr>
          <w:rFonts w:cs="Arial"/>
        </w:rPr>
        <w:t>Predračun</w:t>
      </w:r>
      <w:r w:rsidR="00667947" w:rsidRPr="00667947">
        <w:rPr>
          <w:rFonts w:cs="Arial"/>
        </w:rPr>
        <w:t>)</w:t>
      </w:r>
      <w:r w:rsidRPr="00667947">
        <w:rPr>
          <w:rFonts w:cs="Arial"/>
        </w:rPr>
        <w:t xml:space="preserve">, </w:t>
      </w:r>
      <w:r w:rsidR="00667947" w:rsidRPr="00667947">
        <w:rPr>
          <w:rFonts w:cs="Arial"/>
        </w:rPr>
        <w:t>mora</w:t>
      </w:r>
      <w:r w:rsidRPr="00667947">
        <w:rPr>
          <w:rFonts w:cs="Arial"/>
        </w:rPr>
        <w:t xml:space="preserve"> izvajalec pred </w:t>
      </w:r>
      <w:r w:rsidR="00667947" w:rsidRPr="00667947">
        <w:rPr>
          <w:rFonts w:cs="Arial"/>
        </w:rPr>
        <w:t>pričetkom izvajanja</w:t>
      </w:r>
      <w:r w:rsidRPr="00667947">
        <w:rPr>
          <w:rFonts w:cs="Arial"/>
        </w:rPr>
        <w:t xml:space="preserve"> storitve naročniku posla</w:t>
      </w:r>
      <w:r w:rsidR="00667947" w:rsidRPr="00667947">
        <w:rPr>
          <w:rFonts w:cs="Arial"/>
        </w:rPr>
        <w:t>ti</w:t>
      </w:r>
      <w:r w:rsidRPr="00667947">
        <w:rPr>
          <w:rFonts w:cs="Arial"/>
        </w:rPr>
        <w:t xml:space="preserve"> pisno ponudbo, ki </w:t>
      </w:r>
      <w:r w:rsidR="00667947" w:rsidRPr="00667947">
        <w:rPr>
          <w:rFonts w:cs="Arial"/>
        </w:rPr>
        <w:t>vključuje</w:t>
      </w:r>
      <w:r w:rsidRPr="00667947">
        <w:rPr>
          <w:rFonts w:cs="Arial"/>
        </w:rPr>
        <w:t xml:space="preserve"> vse stroške za izvedbo </w:t>
      </w:r>
      <w:r w:rsidR="00D432B3">
        <w:rPr>
          <w:rFonts w:cs="Arial"/>
        </w:rPr>
        <w:t xml:space="preserve">posamezne </w:t>
      </w:r>
      <w:r w:rsidRPr="00667947">
        <w:rPr>
          <w:rFonts w:cs="Arial"/>
        </w:rPr>
        <w:t xml:space="preserve">storitve. </w:t>
      </w:r>
      <w:r w:rsidR="00667947" w:rsidRPr="00667947">
        <w:rPr>
          <w:rFonts w:cs="Arial"/>
        </w:rPr>
        <w:t xml:space="preserve">Izvajalec prične z izvajanjem </w:t>
      </w:r>
      <w:r w:rsidR="00D432B3">
        <w:rPr>
          <w:rFonts w:cs="Arial"/>
        </w:rPr>
        <w:t xml:space="preserve">posamezne </w:t>
      </w:r>
      <w:r w:rsidR="00667947" w:rsidRPr="00667947">
        <w:rPr>
          <w:rFonts w:cs="Arial"/>
        </w:rPr>
        <w:t xml:space="preserve">storitve šele po pisni potrditvi naročnika. </w:t>
      </w:r>
      <w:r w:rsidRPr="00667947">
        <w:rPr>
          <w:rFonts w:cs="Arial"/>
        </w:rPr>
        <w:t xml:space="preserve"> </w:t>
      </w:r>
    </w:p>
    <w:p w14:paraId="49900BF2" w14:textId="70DE4E5C" w:rsidR="009D4949" w:rsidRDefault="009D4949" w:rsidP="009D4949">
      <w:pPr>
        <w:tabs>
          <w:tab w:val="left" w:pos="7230"/>
        </w:tabs>
        <w:spacing w:line="260" w:lineRule="exact"/>
        <w:ind w:right="-96"/>
        <w:rPr>
          <w:rFonts w:cs="Arial"/>
        </w:rPr>
      </w:pPr>
    </w:p>
    <w:p w14:paraId="65CAAF9F" w14:textId="77777777" w:rsidR="009D4949" w:rsidRDefault="009D4949" w:rsidP="009D494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132AEE">
        <w:rPr>
          <w:rFonts w:asciiTheme="minorHAnsi" w:hAnsiTheme="minorHAnsi" w:cstheme="minorHAnsi"/>
          <w:b/>
        </w:rPr>
        <w:t>len</w:t>
      </w:r>
    </w:p>
    <w:p w14:paraId="4394AA9C" w14:textId="77777777" w:rsidR="005B7B2B" w:rsidRDefault="00A5285D" w:rsidP="000A775C">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strokovno </w:t>
      </w:r>
      <w:r w:rsidR="006E3917">
        <w:rPr>
          <w:rFonts w:asciiTheme="minorHAnsi" w:hAnsiTheme="minorHAnsi" w:cstheme="minorHAnsi"/>
        </w:rPr>
        <w:t>usposobljenega kadra</w:t>
      </w:r>
      <w:r w:rsidR="00727131">
        <w:rPr>
          <w:rFonts w:asciiTheme="minorHAnsi" w:hAnsiTheme="minorHAnsi" w:cstheme="minorHAnsi"/>
        </w:rPr>
        <w:t xml:space="preserve">, </w:t>
      </w:r>
      <w:r w:rsidR="00323768">
        <w:rPr>
          <w:rFonts w:asciiTheme="minorHAnsi" w:hAnsiTheme="minorHAnsi" w:cstheme="minorHAnsi"/>
        </w:rPr>
        <w:t>ki izpolnjuje</w:t>
      </w:r>
      <w:r w:rsidR="002C119D">
        <w:rPr>
          <w:rFonts w:asciiTheme="minorHAnsi" w:hAnsiTheme="minorHAnsi" w:cstheme="minorHAnsi"/>
        </w:rPr>
        <w:t xml:space="preserve"> </w:t>
      </w:r>
      <w:r w:rsidR="00323768">
        <w:rPr>
          <w:rFonts w:asciiTheme="minorHAnsi" w:hAnsiTheme="minorHAnsi" w:cstheme="minorHAnsi"/>
        </w:rPr>
        <w:t>vse zahtevane pogoje iz razpisne dokumentacije</w:t>
      </w:r>
      <w:r w:rsidR="005B7B2B">
        <w:rPr>
          <w:rFonts w:asciiTheme="minorHAnsi" w:hAnsiTheme="minorHAnsi" w:cstheme="minorHAnsi"/>
        </w:rPr>
        <w:t>.</w:t>
      </w:r>
    </w:p>
    <w:p w14:paraId="49B4AB1F" w14:textId="5B95AA7F" w:rsidR="00A5285D" w:rsidRDefault="00A5285D" w:rsidP="000A775C">
      <w:pPr>
        <w:rPr>
          <w:rFonts w:asciiTheme="minorHAnsi" w:hAnsiTheme="minorHAnsi" w:cstheme="minorHAnsi"/>
        </w:rPr>
      </w:pPr>
    </w:p>
    <w:p w14:paraId="2A02C5D3" w14:textId="288E649A" w:rsidR="00124B5D" w:rsidRPr="00C51F97" w:rsidRDefault="005032C7" w:rsidP="00124B5D">
      <w:pPr>
        <w:rPr>
          <w:rFonts w:asciiTheme="minorHAnsi" w:hAnsiTheme="minorHAnsi" w:cstheme="minorHAnsi"/>
        </w:rPr>
      </w:pPr>
      <w:r w:rsidRPr="00C51F97">
        <w:rPr>
          <w:rFonts w:asciiTheme="minorHAnsi" w:hAnsiTheme="minorHAnsi" w:cstheme="minorHAnsi"/>
        </w:rPr>
        <w:t>Kader</w:t>
      </w:r>
      <w:r w:rsidR="006E3917" w:rsidRPr="00C51F97">
        <w:rPr>
          <w:rFonts w:asciiTheme="minorHAnsi" w:hAnsiTheme="minorHAnsi" w:cstheme="minorHAnsi"/>
        </w:rPr>
        <w:t xml:space="preserve"> </w:t>
      </w:r>
      <w:r w:rsidR="00AF7711" w:rsidRPr="00C51F97">
        <w:rPr>
          <w:rFonts w:asciiTheme="minorHAnsi" w:hAnsiTheme="minorHAnsi" w:cstheme="minorHAnsi"/>
        </w:rPr>
        <w:t>iz tega člena je</w:t>
      </w:r>
      <w:r w:rsidRPr="00C51F97">
        <w:rPr>
          <w:rFonts w:asciiTheme="minorHAnsi" w:hAnsiTheme="minorHAnsi" w:cstheme="minorHAnsi"/>
        </w:rPr>
        <w:t xml:space="preserve"> poimensko </w:t>
      </w:r>
      <w:r w:rsidR="007723F3">
        <w:rPr>
          <w:rFonts w:asciiTheme="minorHAnsi" w:hAnsiTheme="minorHAnsi" w:cstheme="minorHAnsi"/>
        </w:rPr>
        <w:t>naveden</w:t>
      </w:r>
      <w:r w:rsidR="007723F3" w:rsidRPr="00C51F97">
        <w:rPr>
          <w:rFonts w:asciiTheme="minorHAnsi" w:hAnsiTheme="minorHAnsi" w:cstheme="minorHAnsi"/>
        </w:rPr>
        <w:t xml:space="preserve"> </w:t>
      </w:r>
      <w:r w:rsidRPr="00C51F97">
        <w:rPr>
          <w:rFonts w:asciiTheme="minorHAnsi" w:hAnsiTheme="minorHAnsi" w:cstheme="minorHAnsi"/>
        </w:rPr>
        <w:t>v ponudbi izvajalca</w:t>
      </w:r>
      <w:r w:rsidR="00AF7711" w:rsidRPr="00C51F97">
        <w:rPr>
          <w:rFonts w:asciiTheme="minorHAnsi" w:hAnsiTheme="minorHAnsi" w:cstheme="minorHAnsi"/>
        </w:rPr>
        <w:t>, in sicer v obrazcu</w:t>
      </w:r>
      <w:r w:rsidRPr="00C51F97">
        <w:rPr>
          <w:rFonts w:asciiTheme="minorHAnsi" w:hAnsiTheme="minorHAnsi" w:cstheme="minorHAnsi"/>
        </w:rPr>
        <w:t xml:space="preserve"> OBR – 2.1</w:t>
      </w:r>
      <w:r w:rsidR="005B7B2B" w:rsidRPr="00C51F97">
        <w:rPr>
          <w:rFonts w:asciiTheme="minorHAnsi" w:hAnsiTheme="minorHAnsi" w:cstheme="minorHAnsi"/>
        </w:rPr>
        <w:t>2 (Izjava glavnega ponudnika)</w:t>
      </w:r>
      <w:r w:rsidR="00AF7711" w:rsidRPr="00C51F97">
        <w:rPr>
          <w:rFonts w:asciiTheme="minorHAnsi" w:hAnsiTheme="minorHAnsi" w:cstheme="minorHAnsi"/>
        </w:rPr>
        <w:t xml:space="preserve">, ki je priloga te pogodbe. Izvajalec mora storitve, ki so predmet posameznega naročila, izvajati s kadrom, ki je poimensko naveden v obrazcu OBR – 2.12. Izvajalec lahko posamezen kader </w:t>
      </w:r>
      <w:r w:rsidR="007F02DE" w:rsidRPr="00C51F97">
        <w:rPr>
          <w:rFonts w:asciiTheme="minorHAnsi" w:hAnsiTheme="minorHAnsi" w:cstheme="minorHAnsi"/>
        </w:rPr>
        <w:t xml:space="preserve">zamenja ali doda dodaten kader le s predhodnim pisnim soglasjem naročnika. </w:t>
      </w:r>
      <w:r w:rsidR="00323768" w:rsidRPr="00C51F97">
        <w:rPr>
          <w:rFonts w:asciiTheme="minorHAnsi" w:hAnsiTheme="minorHAnsi" w:cstheme="minorHAnsi"/>
        </w:rPr>
        <w:t>Nov</w:t>
      </w:r>
      <w:r w:rsidR="00AF7711" w:rsidRPr="00C51F97">
        <w:rPr>
          <w:rFonts w:asciiTheme="minorHAnsi" w:hAnsiTheme="minorHAnsi" w:cstheme="minorHAnsi"/>
        </w:rPr>
        <w:t xml:space="preserve"> kader</w:t>
      </w:r>
      <w:r w:rsidR="007F02DE" w:rsidRPr="00C51F97">
        <w:rPr>
          <w:rFonts w:asciiTheme="minorHAnsi" w:hAnsiTheme="minorHAnsi" w:cstheme="minorHAnsi"/>
        </w:rPr>
        <w:t xml:space="preserve"> </w:t>
      </w:r>
      <w:r w:rsidR="00323768" w:rsidRPr="00C51F97">
        <w:rPr>
          <w:rFonts w:asciiTheme="minorHAnsi" w:hAnsiTheme="minorHAnsi" w:cstheme="minorHAnsi"/>
        </w:rPr>
        <w:t xml:space="preserve">mora izpolnjevati vse zahteve </w:t>
      </w:r>
      <w:r w:rsidRPr="00C51F97">
        <w:rPr>
          <w:rFonts w:asciiTheme="minorHAnsi" w:hAnsiTheme="minorHAnsi" w:cstheme="minorHAnsi"/>
        </w:rPr>
        <w:t>v zvezi s kadrovsko sposobnostjo</w:t>
      </w:r>
      <w:r w:rsidR="00323768" w:rsidRPr="00C51F97">
        <w:rPr>
          <w:rFonts w:asciiTheme="minorHAnsi" w:hAnsiTheme="minorHAnsi" w:cstheme="minorHAnsi"/>
        </w:rPr>
        <w:t xml:space="preserve"> iz razpisne dokumentacije. </w:t>
      </w:r>
      <w:r w:rsidR="005B7B2B" w:rsidRPr="00C51F97">
        <w:rPr>
          <w:rFonts w:cs="Arial"/>
        </w:rPr>
        <w:t xml:space="preserve">V primeru, da bo kader, ki je izpolnjeval zahteve v zvezi s kadrovsko sposobnostjo iz razpisne dokumentacije zamenjan, mora nov (nadomeščen) </w:t>
      </w:r>
      <w:r w:rsidR="005B7B2B" w:rsidRPr="00C51F97">
        <w:rPr>
          <w:rFonts w:cs="Arial"/>
        </w:rPr>
        <w:lastRenderedPageBreak/>
        <w:t>kader izpolnjevati te zahteve (kot zamenjan kader) v z</w:t>
      </w:r>
      <w:r w:rsidR="00563453">
        <w:rPr>
          <w:rFonts w:cs="Arial"/>
        </w:rPr>
        <w:t xml:space="preserve">vezi s kadrovsko sposobnostjo. </w:t>
      </w:r>
      <w:r w:rsidR="00323768" w:rsidRPr="00C51F97">
        <w:rPr>
          <w:rFonts w:asciiTheme="minorHAnsi" w:hAnsiTheme="minorHAnsi" w:cstheme="minorHAnsi"/>
        </w:rPr>
        <w:t>Ob vsak</w:t>
      </w:r>
      <w:r w:rsidRPr="00C51F97">
        <w:rPr>
          <w:rFonts w:asciiTheme="minorHAnsi" w:hAnsiTheme="minorHAnsi" w:cstheme="minorHAnsi"/>
        </w:rPr>
        <w:t xml:space="preserve">em predlogu menjave </w:t>
      </w:r>
      <w:r w:rsidR="007F02DE" w:rsidRPr="00C51F97">
        <w:rPr>
          <w:rFonts w:asciiTheme="minorHAnsi" w:hAnsiTheme="minorHAnsi" w:cstheme="minorHAnsi"/>
        </w:rPr>
        <w:t xml:space="preserve">oz. imenovanja dodatnega kadra </w:t>
      </w:r>
      <w:r w:rsidRPr="00C51F97">
        <w:rPr>
          <w:rFonts w:asciiTheme="minorHAnsi" w:hAnsiTheme="minorHAnsi" w:cstheme="minorHAnsi"/>
        </w:rPr>
        <w:t xml:space="preserve">mora izvajalec naročniku </w:t>
      </w:r>
      <w:r w:rsidR="00323768" w:rsidRPr="00C51F97">
        <w:rPr>
          <w:rFonts w:asciiTheme="minorHAnsi" w:hAnsiTheme="minorHAnsi" w:cstheme="minorHAnsi"/>
        </w:rPr>
        <w:t xml:space="preserve">predložiti dokumente, ki so bili </w:t>
      </w:r>
      <w:r w:rsidR="005515FA" w:rsidRPr="00C51F97">
        <w:rPr>
          <w:rFonts w:asciiTheme="minorHAnsi" w:hAnsiTheme="minorHAnsi" w:cstheme="minorHAnsi"/>
        </w:rPr>
        <w:t>skladno z razpisno dokumenta</w:t>
      </w:r>
      <w:r w:rsidRPr="00C51F97">
        <w:rPr>
          <w:rFonts w:asciiTheme="minorHAnsi" w:hAnsiTheme="minorHAnsi" w:cstheme="minorHAnsi"/>
        </w:rPr>
        <w:t xml:space="preserve">cijo </w:t>
      </w:r>
      <w:r w:rsidR="00323768" w:rsidRPr="00C51F97">
        <w:rPr>
          <w:rFonts w:asciiTheme="minorHAnsi" w:hAnsiTheme="minorHAnsi" w:cstheme="minorHAnsi"/>
        </w:rPr>
        <w:t xml:space="preserve">zahtevani. </w:t>
      </w:r>
      <w:bookmarkStart w:id="12" w:name="_Hlk107476052"/>
    </w:p>
    <w:p w14:paraId="222E2056" w14:textId="5E2820E3" w:rsidR="00836D60" w:rsidRDefault="00836D60" w:rsidP="00124B5D">
      <w:pPr>
        <w:rPr>
          <w:rFonts w:asciiTheme="minorHAnsi" w:hAnsiTheme="minorHAnsi" w:cstheme="minorHAnsi"/>
        </w:rPr>
      </w:pPr>
    </w:p>
    <w:p w14:paraId="44829395" w14:textId="0B398D0D" w:rsidR="00836D60" w:rsidRDefault="00836D60" w:rsidP="00124B5D">
      <w:pPr>
        <w:rPr>
          <w:rFonts w:asciiTheme="minorHAnsi" w:hAnsiTheme="minorHAnsi" w:cstheme="minorHAnsi"/>
        </w:rPr>
      </w:pPr>
      <w:r>
        <w:rPr>
          <w:rFonts w:asciiTheme="minorHAnsi" w:hAnsiTheme="minorHAnsi" w:cstheme="minorHAnsi"/>
        </w:rPr>
        <w:t xml:space="preserve">Zamenjavo posameznega kadra lahko zahteva tudi naročnik. </w:t>
      </w:r>
    </w:p>
    <w:p w14:paraId="350FBD3E" w14:textId="77777777" w:rsidR="002A2237" w:rsidRDefault="002A2237" w:rsidP="00124B5D">
      <w:pPr>
        <w:rPr>
          <w:rFonts w:cs="Arial"/>
        </w:rPr>
      </w:pPr>
    </w:p>
    <w:p w14:paraId="1D8D13D3" w14:textId="7018CF75" w:rsidR="00124B5D" w:rsidRPr="00124B5D" w:rsidRDefault="00124B5D" w:rsidP="00124B5D">
      <w:pPr>
        <w:rPr>
          <w:rFonts w:asciiTheme="minorHAnsi" w:hAnsiTheme="minorHAnsi" w:cstheme="minorHAnsi"/>
        </w:rPr>
      </w:pPr>
      <w:r w:rsidRPr="00C51F97">
        <w:rPr>
          <w:rFonts w:cs="Arial"/>
        </w:rPr>
        <w:t>Kader, ki bo imel neposredni stik z naročnikom in z naročnikovimi partnerji, mora aktivno govoriti/pisati (aktivno znanje) slovenski jezik ves čas trajanja te pogodbe. Vsa pisna korespondenca (elektronska sporočila, dopisi, ipd.) z naročnikom in naročnikovimi partnerji mora potekati v slovenskem jeziku. V primeru, da kader, ki bo imel neposredni stik z naročnikom in z naročnikovimi partnerji,</w:t>
      </w:r>
      <w:bookmarkEnd w:id="12"/>
      <w:r w:rsidRPr="00C51F97">
        <w:rPr>
          <w:rFonts w:cs="Arial"/>
        </w:rPr>
        <w:t xml:space="preserve"> ne bo znal aktivno govoriti/pisati slovenski jezik, naročnik z njim ne bo komuniciral ter si tudi pridržuje pravico da od izvajalca zahteva zamenjavo kadra. V primeru, da bo kader, ki je izpolnjeval zahteve v zvezi s kadrovsko sposobnostjo iz razpisne dokumentacije zamenjan, mora nov (nadomeščen) kader izpolnjevati te zahteve (kot zamenjan kader) v zvezi s kadrovsko sposobnostjo.</w:t>
      </w:r>
      <w:r w:rsidRPr="00124B5D">
        <w:rPr>
          <w:rFonts w:cs="Arial"/>
        </w:rPr>
        <w:t xml:space="preserve">  </w:t>
      </w:r>
    </w:p>
    <w:p w14:paraId="2D60BBCD" w14:textId="66B36878" w:rsidR="005032C7" w:rsidRDefault="005032C7" w:rsidP="000A775C">
      <w:pPr>
        <w:rPr>
          <w:rFonts w:asciiTheme="minorHAnsi" w:hAnsiTheme="minorHAnsi" w:cstheme="minorHAnsi"/>
        </w:rPr>
      </w:pPr>
    </w:p>
    <w:p w14:paraId="64FF1E64" w14:textId="2987062F" w:rsidR="00532AB7" w:rsidRDefault="00784C00" w:rsidP="00DE184E">
      <w:pPr>
        <w:pStyle w:val="Odstavekseznama"/>
        <w:numPr>
          <w:ilvl w:val="0"/>
          <w:numId w:val="1"/>
        </w:numPr>
        <w:spacing w:line="240" w:lineRule="auto"/>
        <w:jc w:val="center"/>
        <w:rPr>
          <w:rFonts w:asciiTheme="minorHAnsi" w:hAnsiTheme="minorHAnsi" w:cstheme="minorHAnsi"/>
          <w:b/>
        </w:rPr>
      </w:pPr>
      <w:bookmarkStart w:id="13" w:name="_Hlk107477356"/>
      <w:r>
        <w:rPr>
          <w:rFonts w:asciiTheme="minorHAnsi" w:hAnsiTheme="minorHAnsi" w:cstheme="minorHAnsi"/>
          <w:b/>
        </w:rPr>
        <w:t>č</w:t>
      </w:r>
      <w:r w:rsidR="00532AB7" w:rsidRPr="00DE184E">
        <w:rPr>
          <w:rFonts w:asciiTheme="minorHAnsi" w:hAnsiTheme="minorHAnsi" w:cstheme="minorHAnsi"/>
          <w:b/>
        </w:rPr>
        <w:t>len</w:t>
      </w:r>
    </w:p>
    <w:bookmarkEnd w:id="13"/>
    <w:p w14:paraId="2D918CB9" w14:textId="697C0A1A" w:rsidR="00784C00" w:rsidRPr="00784C00" w:rsidRDefault="00784C00" w:rsidP="00784C00">
      <w:pPr>
        <w:rPr>
          <w:rFonts w:asciiTheme="minorHAnsi" w:hAnsiTheme="minorHAnsi" w:cstheme="minorHAnsi"/>
        </w:rPr>
      </w:pPr>
      <w:r w:rsidRPr="00784C00">
        <w:rPr>
          <w:rFonts w:asciiTheme="minorHAnsi" w:hAnsiTheme="minorHAnsi" w:cstheme="minorHAnsi"/>
        </w:rPr>
        <w:t xml:space="preserve">Izvajalec izvaja storitev </w:t>
      </w:r>
      <w:r w:rsidR="00667947">
        <w:rPr>
          <w:rFonts w:asciiTheme="minorHAnsi" w:hAnsiTheme="minorHAnsi" w:cstheme="minorHAnsi"/>
        </w:rPr>
        <w:t xml:space="preserve">tudi </w:t>
      </w:r>
      <w:r w:rsidRPr="00784C00">
        <w:rPr>
          <w:rFonts w:asciiTheme="minorHAnsi" w:hAnsiTheme="minorHAnsi" w:cstheme="minorHAnsi"/>
        </w:rPr>
        <w:t xml:space="preserve">skladno </w:t>
      </w:r>
      <w:r w:rsidR="00836D60">
        <w:rPr>
          <w:rFonts w:asciiTheme="minorHAnsi" w:hAnsiTheme="minorHAnsi" w:cstheme="minorHAnsi"/>
        </w:rPr>
        <w:t xml:space="preserve">z navodili in </w:t>
      </w:r>
      <w:r w:rsidR="00A55CB8">
        <w:rPr>
          <w:rFonts w:asciiTheme="minorHAnsi" w:hAnsiTheme="minorHAnsi" w:cstheme="minorHAnsi"/>
        </w:rPr>
        <w:t>obsegom</w:t>
      </w:r>
      <w:r w:rsidR="00836D60">
        <w:rPr>
          <w:rFonts w:asciiTheme="minorHAnsi" w:hAnsiTheme="minorHAnsi" w:cstheme="minorHAnsi"/>
        </w:rPr>
        <w:t>,</w:t>
      </w:r>
      <w:r w:rsidR="00A55CB8">
        <w:rPr>
          <w:rFonts w:asciiTheme="minorHAnsi" w:hAnsiTheme="minorHAnsi" w:cstheme="minorHAnsi"/>
        </w:rPr>
        <w:t xml:space="preserve"> določenim</w:t>
      </w:r>
      <w:r w:rsidRPr="00784C00">
        <w:rPr>
          <w:rFonts w:asciiTheme="minorHAnsi" w:hAnsiTheme="minorHAnsi" w:cstheme="minorHAnsi"/>
        </w:rPr>
        <w:t xml:space="preserve"> v obrazcu OBR – 2.18</w:t>
      </w:r>
      <w:r w:rsidR="005328E6">
        <w:rPr>
          <w:rFonts w:asciiTheme="minorHAnsi" w:hAnsiTheme="minorHAnsi" w:cstheme="minorHAnsi"/>
        </w:rPr>
        <w:t xml:space="preserve"> </w:t>
      </w:r>
      <w:r w:rsidR="007723F3">
        <w:rPr>
          <w:rFonts w:asciiTheme="minorHAnsi" w:hAnsiTheme="minorHAnsi" w:cstheme="minorHAnsi"/>
        </w:rPr>
        <w:t>(</w:t>
      </w:r>
      <w:r w:rsidRPr="00784C00">
        <w:rPr>
          <w:rFonts w:asciiTheme="minorHAnsi" w:hAnsiTheme="minorHAnsi" w:cstheme="minorHAnsi"/>
        </w:rPr>
        <w:t>Vrsta in opis predmeta ali Tehnična specifikacija</w:t>
      </w:r>
      <w:r w:rsidR="007723F3">
        <w:rPr>
          <w:rFonts w:asciiTheme="minorHAnsi" w:hAnsiTheme="minorHAnsi" w:cstheme="minorHAnsi"/>
        </w:rPr>
        <w:t>)</w:t>
      </w:r>
      <w:r w:rsidR="00836D60">
        <w:rPr>
          <w:rFonts w:asciiTheme="minorHAnsi" w:hAnsiTheme="minorHAnsi" w:cstheme="minorHAnsi"/>
        </w:rPr>
        <w:t xml:space="preserve"> ter skladno s </w:t>
      </w:r>
      <w:r w:rsidR="007723F3">
        <w:rPr>
          <w:rFonts w:asciiTheme="minorHAnsi" w:hAnsiTheme="minorHAnsi" w:cstheme="minorHAnsi"/>
        </w:rPr>
        <w:t xml:space="preserve">posameznim </w:t>
      </w:r>
      <w:r w:rsidR="00836D60">
        <w:rPr>
          <w:rFonts w:asciiTheme="minorHAnsi" w:hAnsiTheme="minorHAnsi" w:cstheme="minorHAnsi"/>
        </w:rPr>
        <w:t>naročilom</w:t>
      </w:r>
      <w:r w:rsidR="00A55CB8">
        <w:rPr>
          <w:rFonts w:asciiTheme="minorHAnsi" w:hAnsiTheme="minorHAnsi" w:cstheme="minorHAnsi"/>
        </w:rPr>
        <w:t>.</w:t>
      </w:r>
    </w:p>
    <w:p w14:paraId="5D3FDBEF" w14:textId="6D65A4D8" w:rsidR="00043A39" w:rsidRDefault="00043A39" w:rsidP="000A775C"/>
    <w:p w14:paraId="27E79AF9" w14:textId="77777777" w:rsidR="00784C00" w:rsidRDefault="00784C00" w:rsidP="00784C0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77941AC7" w14:textId="6884C18A" w:rsidR="00532AB7" w:rsidRDefault="00532AB7" w:rsidP="000A775C">
      <w:r>
        <w:t>Izvajalec s podpisom te pogodbe potrjuje, da je v celoti seznanjen z obsegom in zahtevnostjo pogodbenih storitev.</w:t>
      </w:r>
    </w:p>
    <w:p w14:paraId="7734ABD4" w14:textId="77777777" w:rsidR="00836D60" w:rsidRDefault="00836D60" w:rsidP="000A775C"/>
    <w:p w14:paraId="159BC74F"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AE41F92" w14:textId="6ACAB0DE" w:rsidR="00532AB7" w:rsidRDefault="00532AB7" w:rsidP="000A775C">
      <w:r>
        <w:t xml:space="preserve">Naročnik ima pravico izvajati nadzor nad delom izvajalca po tej pogodbi. </w:t>
      </w:r>
    </w:p>
    <w:p w14:paraId="0437639A" w14:textId="0C31DEEA" w:rsidR="00532AB7" w:rsidRDefault="00532AB7" w:rsidP="000A775C"/>
    <w:p w14:paraId="7041738C" w14:textId="1638C0E3" w:rsidR="00532AB7" w:rsidRDefault="00532AB7" w:rsidP="000A775C">
      <w:r>
        <w:t xml:space="preserve">Naročnik lahko izvede nadzorstveni pregled zaradi preverjanja katerekoli izvajalčeve obveznosti po tej pogodbi, vključno s preverjanjem, </w:t>
      </w:r>
      <w:r w:rsidR="000A775C">
        <w:t xml:space="preserve">in sicer, če </w:t>
      </w:r>
      <w:r>
        <w:t>izvajalec:</w:t>
      </w:r>
    </w:p>
    <w:p w14:paraId="380FC349" w14:textId="3E75F658"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10AB4B1C" w14:textId="3787CF70"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75ECC6C8" w14:textId="106B2A6B"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176688CD" w14:textId="71A0F930" w:rsidR="00532AB7" w:rsidRDefault="00532AB7" w:rsidP="000A775C"/>
    <w:p w14:paraId="6AEBF7C4" w14:textId="77777777" w:rsidR="00667947" w:rsidRDefault="00667947" w:rsidP="00667947">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132AEE">
        <w:rPr>
          <w:rFonts w:asciiTheme="minorHAnsi" w:hAnsiTheme="minorHAnsi" w:cstheme="minorHAnsi"/>
          <w:b/>
        </w:rPr>
        <w:t>len</w:t>
      </w:r>
    </w:p>
    <w:p w14:paraId="798CF863" w14:textId="77777777" w:rsidR="00667947" w:rsidRDefault="00667947" w:rsidP="00667947">
      <w:pPr>
        <w:rPr>
          <w:rFonts w:cs="Arial"/>
        </w:rPr>
      </w:pPr>
      <w:r>
        <w:rPr>
          <w:rFonts w:cs="Arial"/>
        </w:rPr>
        <w:t>Po končani izvedbi mora izvajalec:</w:t>
      </w:r>
    </w:p>
    <w:p w14:paraId="3021D43E" w14:textId="77777777" w:rsidR="00667947" w:rsidRPr="009D4949" w:rsidRDefault="00667947" w:rsidP="00667947">
      <w:pPr>
        <w:pStyle w:val="Odstavekseznama"/>
        <w:numPr>
          <w:ilvl w:val="0"/>
          <w:numId w:val="34"/>
        </w:numPr>
        <w:spacing w:line="240" w:lineRule="auto"/>
        <w:ind w:left="357" w:hanging="357"/>
        <w:rPr>
          <w:rFonts w:ascii="Arial" w:hAnsi="Arial" w:cs="Arial"/>
        </w:rPr>
      </w:pPr>
      <w:r w:rsidRPr="009D4949">
        <w:rPr>
          <w:rFonts w:ascii="Arial" w:hAnsi="Arial" w:cs="Arial"/>
        </w:rPr>
        <w:t xml:space="preserve">pospraviti in odstraniti odpadni material, ki je nastal ob izvedbi (npr. embalaže in folije); </w:t>
      </w:r>
    </w:p>
    <w:p w14:paraId="1CD8261E" w14:textId="77777777" w:rsidR="00667947" w:rsidRPr="009D4949" w:rsidRDefault="00667947" w:rsidP="00667947">
      <w:pPr>
        <w:pStyle w:val="Odstavekseznama"/>
        <w:numPr>
          <w:ilvl w:val="0"/>
          <w:numId w:val="34"/>
        </w:numPr>
        <w:spacing w:line="240" w:lineRule="auto"/>
        <w:ind w:left="357" w:hanging="357"/>
        <w:rPr>
          <w:rFonts w:ascii="Arial" w:hAnsi="Arial" w:cs="Arial"/>
        </w:rPr>
      </w:pPr>
      <w:r w:rsidRPr="009D4949">
        <w:rPr>
          <w:rFonts w:ascii="Arial" w:hAnsi="Arial" w:cs="Arial"/>
        </w:rPr>
        <w:t xml:space="preserve">izstaviti potrdilo o opravljeni storitvi in izdati dovoljenje za vstop v prostore, ko bodo za to nastopili ustrezni pogoji. </w:t>
      </w:r>
    </w:p>
    <w:p w14:paraId="2B3B0D57" w14:textId="77777777" w:rsidR="00667947" w:rsidRDefault="00667947" w:rsidP="00667947"/>
    <w:p w14:paraId="5C1C4442" w14:textId="691B303C" w:rsidR="005328E6" w:rsidRPr="002969CD" w:rsidRDefault="00901CD7" w:rsidP="00667947">
      <w:pPr>
        <w:rPr>
          <w:rFonts w:cs="Arial"/>
        </w:rPr>
      </w:pPr>
      <w:r>
        <w:rPr>
          <w:rFonts w:cs="Arial"/>
        </w:rPr>
        <w:t xml:space="preserve">V primeru izvedbe dezinsekcije žit pa </w:t>
      </w:r>
      <w:r w:rsidR="00C053AD">
        <w:rPr>
          <w:rFonts w:cs="Arial"/>
        </w:rPr>
        <w:t xml:space="preserve">lahko naročnik </w:t>
      </w:r>
      <w:r>
        <w:rPr>
          <w:rFonts w:cs="Arial"/>
        </w:rPr>
        <w:t>p</w:t>
      </w:r>
      <w:r w:rsidR="005328E6">
        <w:rPr>
          <w:rFonts w:cs="Arial"/>
        </w:rPr>
        <w:t xml:space="preserve">o izvedeni dezinsekciji žit </w:t>
      </w:r>
      <w:r w:rsidR="00C053AD">
        <w:rPr>
          <w:rFonts w:cs="Arial"/>
        </w:rPr>
        <w:t xml:space="preserve">pozove </w:t>
      </w:r>
      <w:r w:rsidR="00667947" w:rsidRPr="00836319">
        <w:rPr>
          <w:rFonts w:cs="Arial"/>
        </w:rPr>
        <w:t>podjetje za izvajanje kontrole bl</w:t>
      </w:r>
      <w:r w:rsidR="005328E6">
        <w:rPr>
          <w:rFonts w:cs="Arial"/>
        </w:rPr>
        <w:t>aga</w:t>
      </w:r>
      <w:r w:rsidR="00C053AD">
        <w:rPr>
          <w:rFonts w:cs="Arial"/>
        </w:rPr>
        <w:t>, ki bo</w:t>
      </w:r>
      <w:r w:rsidR="00563453">
        <w:rPr>
          <w:rFonts w:cs="Arial"/>
        </w:rPr>
        <w:t xml:space="preserve"> </w:t>
      </w:r>
      <w:r w:rsidR="00667947" w:rsidRPr="00836319">
        <w:rPr>
          <w:rFonts w:cs="Arial"/>
        </w:rPr>
        <w:t>opravil</w:t>
      </w:r>
      <w:r w:rsidR="00667947">
        <w:rPr>
          <w:rFonts w:cs="Arial"/>
        </w:rPr>
        <w:t>o</w:t>
      </w:r>
      <w:r w:rsidR="00667947" w:rsidRPr="00836319">
        <w:rPr>
          <w:rFonts w:cs="Arial"/>
        </w:rPr>
        <w:t xml:space="preserve"> kontrolo in izdal</w:t>
      </w:r>
      <w:r w:rsidR="00667947">
        <w:rPr>
          <w:rFonts w:cs="Arial"/>
        </w:rPr>
        <w:t>o</w:t>
      </w:r>
      <w:r w:rsidR="00667947" w:rsidRPr="00836319">
        <w:rPr>
          <w:rFonts w:cs="Arial"/>
        </w:rPr>
        <w:t xml:space="preserve"> zapisnik o </w:t>
      </w:r>
      <w:r w:rsidR="00C053AD">
        <w:rPr>
          <w:rFonts w:cs="Arial"/>
        </w:rPr>
        <w:t>kontroli</w:t>
      </w:r>
      <w:r w:rsidR="00667947" w:rsidRPr="00836319">
        <w:rPr>
          <w:rFonts w:cs="Arial"/>
        </w:rPr>
        <w:t>.</w:t>
      </w:r>
      <w:r w:rsidR="00667947">
        <w:rPr>
          <w:rFonts w:cs="Arial"/>
        </w:rPr>
        <w:t xml:space="preserve"> V kolikor se ugotovi, da </w:t>
      </w:r>
      <w:r w:rsidR="00C053AD">
        <w:rPr>
          <w:rFonts w:cs="Arial"/>
        </w:rPr>
        <w:t>je dezinsekcija žita</w:t>
      </w:r>
      <w:r w:rsidR="007723F3">
        <w:rPr>
          <w:rFonts w:cs="Arial"/>
        </w:rPr>
        <w:t xml:space="preserve"> izvedena neustrezno </w:t>
      </w:r>
      <w:r w:rsidR="00C053AD">
        <w:rPr>
          <w:rFonts w:cs="Arial"/>
        </w:rPr>
        <w:t xml:space="preserve">in </w:t>
      </w:r>
      <w:r w:rsidR="007723F3">
        <w:rPr>
          <w:rFonts w:cs="Arial"/>
        </w:rPr>
        <w:t>to</w:t>
      </w:r>
      <w:r w:rsidR="00C053AD">
        <w:rPr>
          <w:rFonts w:cs="Arial"/>
        </w:rPr>
        <w:t xml:space="preserve"> po</w:t>
      </w:r>
      <w:r w:rsidR="00563453">
        <w:rPr>
          <w:rFonts w:cs="Arial"/>
        </w:rPr>
        <w:t xml:space="preserve"> </w:t>
      </w:r>
      <w:r w:rsidR="00667947" w:rsidRPr="00B5164A">
        <w:rPr>
          <w:rFonts w:cs="Arial"/>
        </w:rPr>
        <w:t>krivdi izvajalca,</w:t>
      </w:r>
      <w:r w:rsidR="00C053AD">
        <w:rPr>
          <w:rFonts w:cs="Arial"/>
        </w:rPr>
        <w:t xml:space="preserve"> izvajalec na lastne stroške izvede dezinsekcijo žita </w:t>
      </w:r>
      <w:r w:rsidR="005328E6">
        <w:rPr>
          <w:rFonts w:cs="Arial"/>
        </w:rPr>
        <w:t>(ponovno oz. odpravi napake)</w:t>
      </w:r>
      <w:r w:rsidR="00667947">
        <w:rPr>
          <w:rFonts w:cs="Arial"/>
        </w:rPr>
        <w:t xml:space="preserve">. </w:t>
      </w:r>
    </w:p>
    <w:p w14:paraId="116BFCB1" w14:textId="77777777" w:rsidR="00D16292" w:rsidRDefault="00D16292" w:rsidP="00A60117"/>
    <w:p w14:paraId="7D6D1AC8" w14:textId="1E538349" w:rsidR="00A6423B" w:rsidRDefault="00317627" w:rsidP="00A6423B">
      <w:pPr>
        <w:pStyle w:val="Naslov1"/>
        <w:rPr>
          <w:rFonts w:asciiTheme="minorHAnsi" w:hAnsiTheme="minorHAnsi" w:cstheme="minorHAnsi"/>
          <w:szCs w:val="24"/>
        </w:rPr>
      </w:pPr>
      <w:bookmarkStart w:id="14" w:name="_Toc131492513"/>
      <w:r w:rsidRPr="004B4730">
        <w:rPr>
          <w:rFonts w:asciiTheme="minorHAnsi" w:hAnsiTheme="minorHAnsi" w:cstheme="minorHAnsi"/>
          <w:szCs w:val="24"/>
        </w:rPr>
        <w:t xml:space="preserve">POGODBENA </w:t>
      </w:r>
      <w:r w:rsidR="00A6423B">
        <w:rPr>
          <w:rFonts w:asciiTheme="minorHAnsi" w:hAnsiTheme="minorHAnsi" w:cstheme="minorHAnsi"/>
          <w:szCs w:val="24"/>
        </w:rPr>
        <w:t>VREDNOST</w:t>
      </w:r>
      <w:r w:rsidR="00836D60">
        <w:rPr>
          <w:rFonts w:asciiTheme="minorHAnsi" w:hAnsiTheme="minorHAnsi" w:cstheme="minorHAnsi"/>
          <w:szCs w:val="24"/>
        </w:rPr>
        <w:t>, POGODBENE CENE</w:t>
      </w:r>
      <w:r w:rsidR="00A6423B">
        <w:rPr>
          <w:rFonts w:asciiTheme="minorHAnsi" w:hAnsiTheme="minorHAnsi" w:cstheme="minorHAnsi"/>
          <w:szCs w:val="24"/>
        </w:rPr>
        <w:t xml:space="preserve"> </w:t>
      </w:r>
      <w:r w:rsidR="00EF34A2">
        <w:rPr>
          <w:rFonts w:asciiTheme="minorHAnsi" w:hAnsiTheme="minorHAnsi" w:cstheme="minorHAnsi"/>
          <w:szCs w:val="24"/>
        </w:rPr>
        <w:t>IN PLAČILNI POGOJI</w:t>
      </w:r>
      <w:bookmarkEnd w:id="14"/>
    </w:p>
    <w:p w14:paraId="26505C2E" w14:textId="77777777" w:rsidR="00C335CF" w:rsidRPr="00C335CF" w:rsidRDefault="00C335CF" w:rsidP="00C335CF"/>
    <w:p w14:paraId="1D17A27E" w14:textId="26D08A79" w:rsidR="007A5C8B" w:rsidRPr="00C51F97" w:rsidRDefault="00DB37E0" w:rsidP="000A775C">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7A5C8B" w:rsidRPr="00C335CF" w14:paraId="147A8965" w14:textId="77777777" w:rsidTr="00492B79">
        <w:trPr>
          <w:trHeight w:val="441"/>
        </w:trPr>
        <w:tc>
          <w:tcPr>
            <w:tcW w:w="5802" w:type="dxa"/>
            <w:shd w:val="clear" w:color="auto" w:fill="auto"/>
            <w:vAlign w:val="center"/>
            <w:hideMark/>
          </w:tcPr>
          <w:p w14:paraId="6C882D28" w14:textId="528F23DA" w:rsidR="007A5C8B" w:rsidRPr="00C335CF" w:rsidRDefault="007A5C8B" w:rsidP="00563453">
            <w:pPr>
              <w:jc w:val="right"/>
              <w:rPr>
                <w:rFonts w:cs="Arial"/>
                <w:b/>
                <w:bCs/>
              </w:rPr>
            </w:pPr>
            <w:r w:rsidRPr="00C335CF">
              <w:rPr>
                <w:rFonts w:cs="Arial"/>
                <w:b/>
                <w:bCs/>
              </w:rPr>
              <w:t xml:space="preserve">SKUPNA </w:t>
            </w:r>
            <w:r w:rsidR="00B45335">
              <w:rPr>
                <w:rFonts w:cs="Arial"/>
                <w:b/>
                <w:bCs/>
              </w:rPr>
              <w:t>OKVIRNA</w:t>
            </w:r>
            <w:r w:rsidRPr="00C335CF">
              <w:rPr>
                <w:rFonts w:cs="Arial"/>
                <w:b/>
                <w:bCs/>
              </w:rPr>
              <w:t xml:space="preserve"> </w:t>
            </w:r>
            <w:r w:rsidR="00563453">
              <w:rPr>
                <w:rFonts w:cs="Arial"/>
                <w:b/>
                <w:bCs/>
              </w:rPr>
              <w:t xml:space="preserve">ŠTIRI (4) LETNA </w:t>
            </w:r>
            <w:r w:rsidR="0049633C" w:rsidRPr="00C335CF">
              <w:rPr>
                <w:rFonts w:cs="Arial"/>
                <w:b/>
                <w:bCs/>
              </w:rPr>
              <w:t>POGODBENA</w:t>
            </w:r>
            <w:r w:rsidRPr="00C335CF">
              <w:rPr>
                <w:rFonts w:cs="Arial"/>
                <w:b/>
                <w:bCs/>
              </w:rPr>
              <w:t xml:space="preserve"> VREDNOST brez DDV</w:t>
            </w:r>
            <w:r w:rsidR="00667947">
              <w:rPr>
                <w:rFonts w:cs="Arial"/>
                <w:b/>
                <w:bCs/>
              </w:rPr>
              <w:t xml:space="preserve"> (v EUR)</w:t>
            </w:r>
            <w:r w:rsidRPr="00C335CF">
              <w:rPr>
                <w:rFonts w:cs="Arial"/>
                <w:b/>
                <w:bCs/>
              </w:rPr>
              <w:t xml:space="preserve">: </w:t>
            </w:r>
          </w:p>
        </w:tc>
        <w:tc>
          <w:tcPr>
            <w:tcW w:w="3535" w:type="dxa"/>
            <w:shd w:val="clear" w:color="auto" w:fill="auto"/>
            <w:noWrap/>
            <w:vAlign w:val="center"/>
            <w:hideMark/>
          </w:tcPr>
          <w:p w14:paraId="3F394E38" w14:textId="77777777" w:rsidR="007A5C8B" w:rsidRPr="00C335CF" w:rsidRDefault="007A5C8B" w:rsidP="000A775C">
            <w:pPr>
              <w:jc w:val="right"/>
              <w:rPr>
                <w:rFonts w:cs="Arial"/>
              </w:rPr>
            </w:pPr>
            <w:r w:rsidRPr="00C335CF">
              <w:rPr>
                <w:rFonts w:cs="Arial"/>
              </w:rPr>
              <w:t> </w:t>
            </w:r>
          </w:p>
        </w:tc>
      </w:tr>
    </w:tbl>
    <w:p w14:paraId="1B7AB282" w14:textId="4455EB46" w:rsidR="00C335CF" w:rsidRDefault="00C335CF" w:rsidP="00CC0F1C">
      <w:pPr>
        <w:rPr>
          <w:rFonts w:asciiTheme="minorHAnsi" w:hAnsiTheme="minorHAnsi" w:cstheme="minorHAnsi"/>
        </w:rPr>
      </w:pPr>
    </w:p>
    <w:p w14:paraId="0F14E4B3" w14:textId="2F13E178" w:rsidR="00C335CF" w:rsidRDefault="00C335CF" w:rsidP="00C335CF">
      <w:pPr>
        <w:rPr>
          <w:rFonts w:asciiTheme="minorHAnsi" w:hAnsiTheme="minorHAnsi" w:cstheme="minorHAnsi"/>
        </w:rPr>
      </w:pPr>
      <w:r>
        <w:rPr>
          <w:rFonts w:asciiTheme="minorHAnsi" w:hAnsiTheme="minorHAnsi" w:cstheme="minorHAnsi"/>
        </w:rPr>
        <w:t xml:space="preserve">DDV se obračuna skladno z vsakokratno veljavno zakonodajo. </w:t>
      </w:r>
    </w:p>
    <w:p w14:paraId="2C93E0FD" w14:textId="77777777" w:rsidR="00901CD7" w:rsidRDefault="00901CD7" w:rsidP="002C119D">
      <w:pPr>
        <w:rPr>
          <w:rFonts w:asciiTheme="minorHAnsi" w:hAnsiTheme="minorHAnsi" w:cstheme="minorHAnsi"/>
        </w:rPr>
      </w:pPr>
    </w:p>
    <w:p w14:paraId="2055A0BC" w14:textId="199A92D0" w:rsidR="002C119D" w:rsidRDefault="000A5548" w:rsidP="002C119D">
      <w:pPr>
        <w:rPr>
          <w:rFonts w:asciiTheme="minorHAnsi" w:hAnsiTheme="minorHAnsi" w:cstheme="minorHAnsi"/>
        </w:rPr>
      </w:pPr>
      <w:r>
        <w:rPr>
          <w:rFonts w:asciiTheme="minorHAnsi" w:hAnsiTheme="minorHAnsi" w:cstheme="minorHAnsi"/>
        </w:rPr>
        <w:lastRenderedPageBreak/>
        <w:t xml:space="preserve">Skupna okvirna </w:t>
      </w:r>
      <w:r w:rsidR="00563453">
        <w:rPr>
          <w:rFonts w:asciiTheme="minorHAnsi" w:hAnsiTheme="minorHAnsi" w:cstheme="minorHAnsi"/>
        </w:rPr>
        <w:t xml:space="preserve">štiri (4) leta </w:t>
      </w:r>
      <w:r>
        <w:rPr>
          <w:rFonts w:asciiTheme="minorHAnsi" w:hAnsiTheme="minorHAnsi" w:cstheme="minorHAnsi"/>
        </w:rPr>
        <w:t xml:space="preserve">pogodbena vrednost je okvirna. Naročnik bo naročal storitev po dejanskih potrebah, zato lahko v času trajanja te pogodbe pride do odstopanj količin od ocenjenih količin </w:t>
      </w:r>
      <w:r w:rsidR="007723F3">
        <w:rPr>
          <w:rFonts w:asciiTheme="minorHAnsi" w:hAnsiTheme="minorHAnsi" w:cstheme="minorHAnsi"/>
        </w:rPr>
        <w:t>in do odstopanj ocenjene vrednosti iz pozicije 6. (Ostale storitve s področja DDD)</w:t>
      </w:r>
      <w:r w:rsidR="00203206">
        <w:rPr>
          <w:rFonts w:asciiTheme="minorHAnsi" w:hAnsiTheme="minorHAnsi" w:cstheme="minorHAnsi"/>
        </w:rPr>
        <w:t xml:space="preserve"> </w:t>
      </w:r>
      <w:r>
        <w:rPr>
          <w:rFonts w:asciiTheme="minorHAnsi" w:hAnsiTheme="minorHAnsi" w:cstheme="minorHAnsi"/>
        </w:rPr>
        <w:t xml:space="preserve">v Predračunu (OBR – 2.19), kar pomeni, da se lahko vrednost </w:t>
      </w:r>
      <w:r w:rsidR="005328E6">
        <w:rPr>
          <w:rFonts w:asciiTheme="minorHAnsi" w:hAnsiTheme="minorHAnsi" w:cstheme="minorHAnsi"/>
        </w:rPr>
        <w:t xml:space="preserve">skupne </w:t>
      </w:r>
      <w:r>
        <w:rPr>
          <w:rFonts w:asciiTheme="minorHAnsi" w:hAnsiTheme="minorHAnsi" w:cstheme="minorHAnsi"/>
        </w:rPr>
        <w:t xml:space="preserve">okvirne </w:t>
      </w:r>
      <w:r w:rsidR="00563453">
        <w:rPr>
          <w:rFonts w:asciiTheme="minorHAnsi" w:hAnsiTheme="minorHAnsi" w:cstheme="minorHAnsi"/>
        </w:rPr>
        <w:t xml:space="preserve">štiri (4) letne </w:t>
      </w:r>
      <w:r>
        <w:rPr>
          <w:rFonts w:asciiTheme="minorHAnsi" w:hAnsiTheme="minorHAnsi" w:cstheme="minorHAnsi"/>
        </w:rPr>
        <w:t xml:space="preserve">pogodbene vrednosti do konca veljavnosti te pogodbe spremeni. </w:t>
      </w:r>
      <w:r w:rsidR="00605367">
        <w:rPr>
          <w:rFonts w:asciiTheme="minorHAnsi" w:hAnsiTheme="minorHAnsi" w:cstheme="minorHAnsi"/>
        </w:rPr>
        <w:t xml:space="preserve">V primeru, da bi pred potekom trajanjem te pogodbe </w:t>
      </w:r>
      <w:r w:rsidR="00A1721C">
        <w:rPr>
          <w:rFonts w:asciiTheme="minorHAnsi" w:hAnsiTheme="minorHAnsi" w:cstheme="minorHAnsi"/>
        </w:rPr>
        <w:t xml:space="preserve">skupna </w:t>
      </w:r>
      <w:r w:rsidR="00605367">
        <w:rPr>
          <w:rFonts w:asciiTheme="minorHAnsi" w:hAnsiTheme="minorHAnsi" w:cstheme="minorHAnsi"/>
        </w:rPr>
        <w:t xml:space="preserve">vrednost </w:t>
      </w:r>
      <w:r w:rsidR="00A1721C">
        <w:rPr>
          <w:rFonts w:asciiTheme="minorHAnsi" w:hAnsiTheme="minorHAnsi" w:cstheme="minorHAnsi"/>
        </w:rPr>
        <w:t xml:space="preserve">izvedenih </w:t>
      </w:r>
      <w:r w:rsidR="00605367">
        <w:rPr>
          <w:rFonts w:asciiTheme="minorHAnsi" w:hAnsiTheme="minorHAnsi" w:cstheme="minorHAnsi"/>
        </w:rPr>
        <w:t>storit</w:t>
      </w:r>
      <w:r w:rsidR="00A1721C">
        <w:rPr>
          <w:rFonts w:asciiTheme="minorHAnsi" w:hAnsiTheme="minorHAnsi" w:cstheme="minorHAnsi"/>
        </w:rPr>
        <w:t>e</w:t>
      </w:r>
      <w:r w:rsidR="00605367">
        <w:rPr>
          <w:rFonts w:asciiTheme="minorHAnsi" w:hAnsiTheme="minorHAnsi" w:cstheme="minorHAnsi"/>
        </w:rPr>
        <w:t xml:space="preserve">v presegla skupno okvirno </w:t>
      </w:r>
      <w:r w:rsidR="00563453">
        <w:rPr>
          <w:rFonts w:asciiTheme="minorHAnsi" w:hAnsiTheme="minorHAnsi" w:cstheme="minorHAnsi"/>
        </w:rPr>
        <w:t xml:space="preserve">štiri (4) letno </w:t>
      </w:r>
      <w:r w:rsidR="00605367">
        <w:rPr>
          <w:rFonts w:asciiTheme="minorHAnsi" w:hAnsiTheme="minorHAnsi" w:cstheme="minorHAnsi"/>
        </w:rPr>
        <w:t xml:space="preserve">pogodbeno vrednost, zaradi </w:t>
      </w:r>
      <w:r w:rsidR="00155F26">
        <w:rPr>
          <w:rFonts w:asciiTheme="minorHAnsi" w:hAnsiTheme="minorHAnsi" w:cstheme="minorHAnsi"/>
        </w:rPr>
        <w:t>večjih količin od okvirnih</w:t>
      </w:r>
      <w:r w:rsidR="00203206">
        <w:rPr>
          <w:rFonts w:asciiTheme="minorHAnsi" w:hAnsiTheme="minorHAnsi" w:cstheme="minorHAnsi"/>
        </w:rPr>
        <w:t xml:space="preserve"> oz. zaradi višje </w:t>
      </w:r>
      <w:r w:rsidR="007145A9">
        <w:rPr>
          <w:rFonts w:asciiTheme="minorHAnsi" w:hAnsiTheme="minorHAnsi" w:cstheme="minorHAnsi"/>
        </w:rPr>
        <w:t xml:space="preserve">ocenjene </w:t>
      </w:r>
      <w:r w:rsidR="00203206">
        <w:rPr>
          <w:rFonts w:asciiTheme="minorHAnsi" w:hAnsiTheme="minorHAnsi" w:cstheme="minorHAnsi"/>
        </w:rPr>
        <w:t>vrednosti iz pozicije 6. (Ostale storitve s področja DDD)</w:t>
      </w:r>
      <w:r w:rsidR="00605367">
        <w:rPr>
          <w:rFonts w:asciiTheme="minorHAnsi" w:hAnsiTheme="minorHAnsi" w:cstheme="minorHAnsi"/>
        </w:rPr>
        <w:t>, bo naročnik, v primeru da bo imel zagotovljena sredstva, sklenil aneks k pogodbi</w:t>
      </w:r>
      <w:r w:rsidR="00155F26">
        <w:rPr>
          <w:rFonts w:asciiTheme="minorHAnsi" w:hAnsiTheme="minorHAnsi" w:cstheme="minorHAnsi"/>
        </w:rPr>
        <w:t>. V tem primeru se bo aneks k pogodbi sklepal na podlagi prve točke 1. odstavka 95. člena ZJN-3</w:t>
      </w:r>
      <w:r w:rsidR="002C119D">
        <w:rPr>
          <w:rFonts w:asciiTheme="minorHAnsi" w:hAnsiTheme="minorHAnsi" w:cstheme="minorHAnsi"/>
        </w:rPr>
        <w:t>, z njim se pogodbeni stranki dogovorita za večje količine</w:t>
      </w:r>
      <w:r w:rsidR="00203206">
        <w:rPr>
          <w:rFonts w:asciiTheme="minorHAnsi" w:hAnsiTheme="minorHAnsi" w:cstheme="minorHAnsi"/>
        </w:rPr>
        <w:t xml:space="preserve"> in za višjo </w:t>
      </w:r>
      <w:r w:rsidR="007145A9">
        <w:rPr>
          <w:rFonts w:asciiTheme="minorHAnsi" w:hAnsiTheme="minorHAnsi" w:cstheme="minorHAnsi"/>
        </w:rPr>
        <w:t xml:space="preserve">ocenjeno </w:t>
      </w:r>
      <w:r w:rsidR="00203206">
        <w:rPr>
          <w:rFonts w:asciiTheme="minorHAnsi" w:hAnsiTheme="minorHAnsi" w:cstheme="minorHAnsi"/>
        </w:rPr>
        <w:t>vrednost iz pozicije 6. (Ostale storitve s področja DDD)</w:t>
      </w:r>
      <w:r w:rsidR="002C119D">
        <w:rPr>
          <w:rFonts w:asciiTheme="minorHAnsi" w:hAnsiTheme="minorHAnsi" w:cstheme="minorHAnsi"/>
        </w:rPr>
        <w:t>, ostali pogodbeni pogoji pa se ne smejo bistveno spremeniti.</w:t>
      </w:r>
    </w:p>
    <w:p w14:paraId="0EEC93D9" w14:textId="6129EC28" w:rsidR="00155F26" w:rsidRDefault="00155F26" w:rsidP="00C335CF">
      <w:pPr>
        <w:rPr>
          <w:rFonts w:asciiTheme="minorHAnsi" w:hAnsiTheme="minorHAnsi" w:cstheme="minorHAnsi"/>
        </w:rPr>
      </w:pPr>
    </w:p>
    <w:p w14:paraId="489202FD" w14:textId="5427ED12" w:rsidR="00CC0F1C" w:rsidRDefault="00CC0F1C" w:rsidP="00CC0F1C">
      <w:pPr>
        <w:rPr>
          <w:rFonts w:asciiTheme="minorHAnsi" w:hAnsiTheme="minorHAnsi" w:cstheme="minorHAnsi"/>
        </w:rPr>
      </w:pPr>
      <w:r w:rsidRPr="007D0ED0">
        <w:rPr>
          <w:rFonts w:asciiTheme="minorHAnsi" w:hAnsiTheme="minorHAnsi" w:cstheme="minorHAnsi"/>
        </w:rPr>
        <w:t xml:space="preserve">Cene na enoto </w:t>
      </w:r>
      <w:r w:rsidR="008840F4" w:rsidRPr="007D0ED0">
        <w:rPr>
          <w:rFonts w:asciiTheme="minorHAnsi" w:hAnsiTheme="minorHAnsi" w:cstheme="minorHAnsi"/>
        </w:rPr>
        <w:t xml:space="preserve">so </w:t>
      </w:r>
      <w:r w:rsidR="00034014" w:rsidRPr="007D0ED0">
        <w:rPr>
          <w:rFonts w:asciiTheme="minorHAnsi" w:hAnsiTheme="minorHAnsi" w:cstheme="minorHAnsi"/>
        </w:rPr>
        <w:t xml:space="preserve">določene v </w:t>
      </w:r>
      <w:r w:rsidR="008B304D" w:rsidRPr="007D0ED0">
        <w:rPr>
          <w:rFonts w:asciiTheme="minorHAnsi" w:hAnsiTheme="minorHAnsi" w:cstheme="minorHAnsi"/>
        </w:rPr>
        <w:t xml:space="preserve">obrazcu </w:t>
      </w:r>
      <w:r w:rsidR="00034014" w:rsidRPr="007D0ED0">
        <w:rPr>
          <w:rFonts w:asciiTheme="minorHAnsi" w:hAnsiTheme="minorHAnsi" w:cstheme="minorHAnsi"/>
        </w:rPr>
        <w:t>OBR – 2.19</w:t>
      </w:r>
      <w:r w:rsidR="008840F4" w:rsidRPr="007D0ED0">
        <w:rPr>
          <w:rFonts w:asciiTheme="minorHAnsi" w:hAnsiTheme="minorHAnsi" w:cstheme="minorHAnsi"/>
        </w:rPr>
        <w:t xml:space="preserve"> (</w:t>
      </w:r>
      <w:r w:rsidR="00A6423B" w:rsidRPr="007D0ED0">
        <w:rPr>
          <w:rFonts w:asciiTheme="minorHAnsi" w:hAnsiTheme="minorHAnsi" w:cstheme="minorHAnsi"/>
        </w:rPr>
        <w:t>Predračun</w:t>
      </w:r>
      <w:r w:rsidR="008840F4" w:rsidRPr="007D0ED0">
        <w:rPr>
          <w:rFonts w:asciiTheme="minorHAnsi" w:hAnsiTheme="minorHAnsi" w:cstheme="minorHAnsi"/>
        </w:rPr>
        <w:t>)</w:t>
      </w:r>
      <w:r w:rsidR="00034014" w:rsidRPr="007D0ED0">
        <w:rPr>
          <w:rFonts w:asciiTheme="minorHAnsi" w:hAnsiTheme="minorHAnsi" w:cstheme="minorHAnsi"/>
        </w:rPr>
        <w:t xml:space="preserve"> in so izražene v eurih (EUR), </w:t>
      </w:r>
      <w:r w:rsidRPr="007D0ED0">
        <w:rPr>
          <w:rFonts w:asciiTheme="minorHAnsi" w:hAnsiTheme="minorHAnsi" w:cstheme="minorHAnsi"/>
        </w:rPr>
        <w:t xml:space="preserve">brez DDV </w:t>
      </w:r>
      <w:r w:rsidR="00034014" w:rsidRPr="007D0ED0">
        <w:rPr>
          <w:rFonts w:asciiTheme="minorHAnsi" w:hAnsiTheme="minorHAnsi" w:cstheme="minorHAnsi"/>
        </w:rPr>
        <w:t xml:space="preserve">in </w:t>
      </w:r>
      <w:r w:rsidR="00C335CF" w:rsidRPr="007D0ED0">
        <w:rPr>
          <w:rFonts w:asciiTheme="minorHAnsi" w:hAnsiTheme="minorHAnsi" w:cstheme="minorHAnsi"/>
        </w:rPr>
        <w:t xml:space="preserve">so </w:t>
      </w:r>
      <w:r w:rsidRPr="007D0ED0">
        <w:rPr>
          <w:rFonts w:asciiTheme="minorHAnsi" w:hAnsiTheme="minorHAnsi" w:cstheme="minorHAnsi"/>
        </w:rPr>
        <w:t xml:space="preserve">fiksne </w:t>
      </w:r>
      <w:r w:rsidR="00133C23">
        <w:rPr>
          <w:rFonts w:asciiTheme="minorHAnsi" w:hAnsiTheme="minorHAnsi" w:cstheme="minorHAnsi"/>
        </w:rPr>
        <w:t>(se ne spremenijo)</w:t>
      </w:r>
      <w:r w:rsidR="007145A9">
        <w:rPr>
          <w:rFonts w:asciiTheme="minorHAnsi" w:hAnsiTheme="minorHAnsi" w:cstheme="minorHAnsi"/>
        </w:rPr>
        <w:t xml:space="preserve"> </w:t>
      </w:r>
      <w:r w:rsidRPr="007D0ED0">
        <w:rPr>
          <w:rFonts w:asciiTheme="minorHAnsi" w:hAnsiTheme="minorHAnsi" w:cstheme="minorHAnsi"/>
        </w:rPr>
        <w:t xml:space="preserve">za celotno obdobje trajanja pogodbe </w:t>
      </w:r>
      <w:r w:rsidR="00034014" w:rsidRPr="007D0ED0">
        <w:rPr>
          <w:rFonts w:asciiTheme="minorHAnsi" w:hAnsiTheme="minorHAnsi" w:cstheme="minorHAnsi"/>
        </w:rPr>
        <w:t>ter</w:t>
      </w:r>
      <w:r w:rsidRPr="007D0ED0">
        <w:rPr>
          <w:rFonts w:asciiTheme="minorHAnsi" w:hAnsiTheme="minorHAnsi" w:cstheme="minorHAnsi"/>
        </w:rPr>
        <w:t xml:space="preserve"> vključujejo vse stroške</w:t>
      </w:r>
      <w:r w:rsidR="000C623E" w:rsidRPr="007D0ED0">
        <w:rPr>
          <w:rFonts w:asciiTheme="minorHAnsi" w:hAnsiTheme="minorHAnsi" w:cstheme="minorHAnsi"/>
        </w:rPr>
        <w:t>,</w:t>
      </w:r>
      <w:r w:rsidRPr="007D0ED0">
        <w:rPr>
          <w:rFonts w:asciiTheme="minorHAnsi" w:hAnsiTheme="minorHAnsi" w:cstheme="minorHAnsi"/>
        </w:rPr>
        <w:t xml:space="preserve"> povezane z realizacijo predmeta pogodbe.</w:t>
      </w:r>
    </w:p>
    <w:p w14:paraId="535437B3" w14:textId="7677676F" w:rsidR="00133C23" w:rsidRDefault="00133C23" w:rsidP="00CC0F1C">
      <w:pPr>
        <w:rPr>
          <w:rFonts w:asciiTheme="minorHAnsi" w:hAnsiTheme="minorHAnsi" w:cstheme="minorHAnsi"/>
        </w:rPr>
      </w:pPr>
    </w:p>
    <w:p w14:paraId="5DC7F373" w14:textId="749C728B" w:rsidR="00133C23" w:rsidRDefault="00F844A3" w:rsidP="00CC0F1C">
      <w:pPr>
        <w:rPr>
          <w:rFonts w:asciiTheme="minorHAnsi" w:hAnsiTheme="minorHAnsi" w:cstheme="minorHAnsi"/>
        </w:rPr>
      </w:pPr>
      <w:r w:rsidRPr="00667947">
        <w:rPr>
          <w:rFonts w:cs="Arial"/>
        </w:rPr>
        <w:t xml:space="preserve">V primeru naročila po poziciji </w:t>
      </w:r>
      <w:r w:rsidR="00203206">
        <w:rPr>
          <w:rFonts w:cs="Arial"/>
        </w:rPr>
        <w:t>6. (</w:t>
      </w:r>
      <w:r w:rsidRPr="00667947">
        <w:rPr>
          <w:rFonts w:cs="Arial"/>
        </w:rPr>
        <w:t>Ostale storitve s področja DDD</w:t>
      </w:r>
      <w:r w:rsidR="00203206">
        <w:rPr>
          <w:rFonts w:cs="Arial"/>
        </w:rPr>
        <w:t>)</w:t>
      </w:r>
      <w:r w:rsidRPr="00667947">
        <w:rPr>
          <w:rFonts w:cs="Arial"/>
        </w:rPr>
        <w:t xml:space="preserve"> iz obrazca OBR</w:t>
      </w:r>
      <w:r w:rsidR="00563453">
        <w:rPr>
          <w:rFonts w:cs="Arial"/>
        </w:rPr>
        <w:t xml:space="preserve"> – 2.19</w:t>
      </w:r>
      <w:r w:rsidRPr="00667947">
        <w:rPr>
          <w:rFonts w:cs="Arial"/>
        </w:rPr>
        <w:t xml:space="preserve"> (Predračun)</w:t>
      </w:r>
      <w:r>
        <w:rPr>
          <w:rFonts w:cs="Arial"/>
        </w:rPr>
        <w:t xml:space="preserve">, so cene na enoto za posamezno naročilo izražene v eurih (EUR) brez DDV in so fiksne (se ne spremenijo) do zaključka izvedbe posameznega naročila. </w:t>
      </w:r>
      <w:r w:rsidR="00223BCF">
        <w:rPr>
          <w:rFonts w:cs="Arial"/>
        </w:rPr>
        <w:t xml:space="preserve">V primeru, da se </w:t>
      </w:r>
      <w:r w:rsidR="00C053AD">
        <w:rPr>
          <w:rFonts w:cs="Arial"/>
        </w:rPr>
        <w:t xml:space="preserve">ista </w:t>
      </w:r>
      <w:r w:rsidR="00223BCF">
        <w:rPr>
          <w:rFonts w:cs="Arial"/>
        </w:rPr>
        <w:t xml:space="preserve">storitev </w:t>
      </w:r>
      <w:r w:rsidR="00203206">
        <w:rPr>
          <w:rFonts w:cs="Arial"/>
        </w:rPr>
        <w:t xml:space="preserve">(enaka vrsta in opis storitve) </w:t>
      </w:r>
      <w:r w:rsidR="00223BCF">
        <w:rPr>
          <w:rFonts w:cs="Arial"/>
        </w:rPr>
        <w:t xml:space="preserve">v obdobju trajanja pogodbe izvaja večkrat, ponudnik ponudi </w:t>
      </w:r>
      <w:r w:rsidR="00713E32">
        <w:rPr>
          <w:rFonts w:cs="Arial"/>
        </w:rPr>
        <w:t>enako</w:t>
      </w:r>
      <w:r w:rsidR="00223BCF">
        <w:rPr>
          <w:rFonts w:cs="Arial"/>
        </w:rPr>
        <w:t xml:space="preserve"> ceno na enot, ki jo je izvajalec že ponudil pri prejšnjem izvedenem posameznem naročilu.  </w:t>
      </w:r>
      <w:r>
        <w:rPr>
          <w:rFonts w:cs="Arial"/>
        </w:rPr>
        <w:t xml:space="preserve"> </w:t>
      </w:r>
      <w:r w:rsidR="00133C23">
        <w:rPr>
          <w:rFonts w:asciiTheme="minorHAnsi" w:hAnsiTheme="minorHAnsi" w:cstheme="minorHAnsi"/>
        </w:rPr>
        <w:t xml:space="preserve"> </w:t>
      </w:r>
    </w:p>
    <w:p w14:paraId="4915DB22" w14:textId="7C9F4E64" w:rsidR="009148E2" w:rsidRPr="004B4730" w:rsidRDefault="009148E2" w:rsidP="000A775C">
      <w:pPr>
        <w:rPr>
          <w:rFonts w:asciiTheme="minorHAnsi" w:hAnsiTheme="minorHAnsi" w:cstheme="minorHAnsi"/>
        </w:rPr>
      </w:pPr>
    </w:p>
    <w:p w14:paraId="35B6F3BF" w14:textId="77777777" w:rsidR="007A5C8B" w:rsidRPr="00DE184E" w:rsidRDefault="007A5C8B"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55A0D2A" w14:textId="68B78BB9" w:rsidR="00713E32" w:rsidRDefault="009F2E1E" w:rsidP="00856FD6">
      <w:pPr>
        <w:pStyle w:val="Telobesedila"/>
        <w:spacing w:after="0"/>
        <w:rPr>
          <w:rFonts w:asciiTheme="majorHAnsi" w:hAnsiTheme="majorHAnsi" w:cstheme="majorHAnsi"/>
          <w:lang w:val="sl-SI"/>
        </w:rPr>
      </w:pPr>
      <w:r w:rsidRPr="00C51F97">
        <w:rPr>
          <w:rFonts w:asciiTheme="majorHAnsi" w:hAnsiTheme="majorHAnsi" w:cstheme="majorHAnsi"/>
          <w:lang w:val="sl-SI"/>
        </w:rPr>
        <w:t>Izvajalec izstavi račun</w:t>
      </w:r>
      <w:r w:rsidR="00C51F97" w:rsidRPr="00C51F97">
        <w:rPr>
          <w:rFonts w:asciiTheme="majorHAnsi" w:hAnsiTheme="majorHAnsi" w:cstheme="majorHAnsi"/>
          <w:lang w:val="sl-SI"/>
        </w:rPr>
        <w:t>(-e)</w:t>
      </w:r>
      <w:r w:rsidRPr="00C51F97">
        <w:rPr>
          <w:rFonts w:asciiTheme="majorHAnsi" w:hAnsiTheme="majorHAnsi" w:cstheme="majorHAnsi"/>
          <w:lang w:val="sl-SI"/>
        </w:rPr>
        <w:t xml:space="preserve"> </w:t>
      </w:r>
      <w:r w:rsidR="00C51F97" w:rsidRPr="00C51F97">
        <w:rPr>
          <w:rFonts w:asciiTheme="majorHAnsi" w:hAnsiTheme="majorHAnsi" w:cstheme="majorHAnsi"/>
          <w:lang w:val="sl-SI"/>
        </w:rPr>
        <w:t xml:space="preserve">po izvedeni posamezni storitvi. </w:t>
      </w:r>
    </w:p>
    <w:p w14:paraId="0975EE5A" w14:textId="77777777" w:rsidR="00713E32" w:rsidRDefault="00713E32" w:rsidP="00856FD6">
      <w:pPr>
        <w:pStyle w:val="Telobesedila"/>
        <w:spacing w:after="0"/>
        <w:rPr>
          <w:rFonts w:asciiTheme="majorHAnsi" w:hAnsiTheme="majorHAnsi" w:cstheme="majorHAnsi"/>
          <w:lang w:val="sl-SI"/>
        </w:rPr>
      </w:pPr>
    </w:p>
    <w:p w14:paraId="1BB8A3E3" w14:textId="6557AF36" w:rsidR="005E3E09" w:rsidRDefault="005E3E09" w:rsidP="00856FD6">
      <w:pPr>
        <w:pStyle w:val="Telobesedila"/>
        <w:spacing w:after="0"/>
        <w:rPr>
          <w:rFonts w:asciiTheme="majorHAnsi" w:hAnsiTheme="majorHAnsi" w:cstheme="majorHAnsi"/>
          <w:lang w:val="sl-SI"/>
        </w:rPr>
      </w:pPr>
      <w:r>
        <w:rPr>
          <w:rFonts w:asciiTheme="majorHAnsi" w:hAnsiTheme="majorHAnsi" w:cstheme="majorHAnsi"/>
          <w:lang w:val="sl-SI"/>
        </w:rPr>
        <w:t xml:space="preserve">Storitev je izvedena takrat, ko so izpolnjeni pogoji iz prvega odstavka </w:t>
      </w:r>
      <w:r w:rsidRPr="005328E6">
        <w:rPr>
          <w:rFonts w:asciiTheme="majorHAnsi" w:hAnsiTheme="majorHAnsi" w:cstheme="majorHAnsi"/>
          <w:color w:val="A6A6A6" w:themeColor="background1" w:themeShade="A6"/>
          <w:lang w:val="sl-SI"/>
        </w:rPr>
        <w:t xml:space="preserve">18. člena </w:t>
      </w:r>
      <w:r>
        <w:rPr>
          <w:rFonts w:asciiTheme="majorHAnsi" w:hAnsiTheme="majorHAnsi" w:cstheme="majorHAnsi"/>
          <w:lang w:val="sl-SI"/>
        </w:rPr>
        <w:t>te pogodbe oz. v primeru izvedene kontrole pa šele takrat, ko je iz zapisnika o kontroli razvidno, da je storitev opravljena uspešno.</w:t>
      </w:r>
      <w:r w:rsidR="00203206">
        <w:rPr>
          <w:rFonts w:asciiTheme="majorHAnsi" w:hAnsiTheme="majorHAnsi" w:cstheme="majorHAnsi"/>
          <w:lang w:val="sl-SI"/>
        </w:rPr>
        <w:t xml:space="preserve"> Ne glede na navedeno pa lahko izvajalec, v primeru, da</w:t>
      </w:r>
      <w:r w:rsidR="009D5911">
        <w:rPr>
          <w:rFonts w:asciiTheme="majorHAnsi" w:hAnsiTheme="majorHAnsi" w:cstheme="majorHAnsi"/>
          <w:lang w:val="sl-SI"/>
        </w:rPr>
        <w:t xml:space="preserve"> se izvaja kontrola skladno z drugim odstavkom </w:t>
      </w:r>
      <w:r w:rsidR="009D5911" w:rsidRPr="005328E6">
        <w:rPr>
          <w:rFonts w:asciiTheme="majorHAnsi" w:hAnsiTheme="majorHAnsi" w:cstheme="majorHAnsi"/>
          <w:color w:val="A6A6A6" w:themeColor="background1" w:themeShade="A6"/>
          <w:lang w:val="sl-SI"/>
        </w:rPr>
        <w:t>18. člena</w:t>
      </w:r>
      <w:r w:rsidR="009D5911">
        <w:rPr>
          <w:rFonts w:asciiTheme="majorHAnsi" w:hAnsiTheme="majorHAnsi" w:cstheme="majorHAnsi"/>
          <w:lang w:val="sl-SI"/>
        </w:rPr>
        <w:t xml:space="preserve">, </w:t>
      </w:r>
      <w:r w:rsidR="00203206">
        <w:rPr>
          <w:rFonts w:asciiTheme="majorHAnsi" w:hAnsiTheme="majorHAnsi" w:cstheme="majorHAnsi"/>
          <w:lang w:val="sl-SI"/>
        </w:rPr>
        <w:t xml:space="preserve">izstavi račun tudi pred uspešno izvedeno kontrolo. </w:t>
      </w:r>
      <w:r>
        <w:rPr>
          <w:rFonts w:asciiTheme="majorHAnsi" w:hAnsiTheme="majorHAnsi" w:cstheme="majorHAnsi"/>
          <w:lang w:val="sl-SI"/>
        </w:rPr>
        <w:t xml:space="preserve"> </w:t>
      </w:r>
    </w:p>
    <w:p w14:paraId="356F295B" w14:textId="558AD41F" w:rsidR="005E3E09" w:rsidRDefault="005E3E09" w:rsidP="00856FD6">
      <w:pPr>
        <w:pStyle w:val="Telobesedila"/>
        <w:spacing w:after="0"/>
        <w:rPr>
          <w:rFonts w:asciiTheme="majorHAnsi" w:hAnsiTheme="majorHAnsi" w:cstheme="majorHAnsi"/>
          <w:lang w:val="sl-SI"/>
        </w:rPr>
      </w:pPr>
    </w:p>
    <w:p w14:paraId="49F88799" w14:textId="4F015898" w:rsidR="005E3E09" w:rsidRDefault="005E3E09" w:rsidP="00856FD6">
      <w:pPr>
        <w:pStyle w:val="Telobesedila"/>
        <w:spacing w:after="0"/>
        <w:rPr>
          <w:rFonts w:asciiTheme="majorHAnsi" w:hAnsiTheme="majorHAnsi" w:cstheme="majorHAnsi"/>
          <w:lang w:val="sl-SI"/>
        </w:rPr>
      </w:pPr>
      <w:r>
        <w:rPr>
          <w:rFonts w:asciiTheme="majorHAnsi" w:hAnsiTheme="majorHAnsi" w:cstheme="majorHAnsi"/>
          <w:lang w:val="sl-SI"/>
        </w:rPr>
        <w:t xml:space="preserve">Izvajalec mora k (vsakemu) računu priložiti dokazilo/-a iz druge alineje </w:t>
      </w:r>
      <w:r w:rsidR="00563453">
        <w:rPr>
          <w:rFonts w:asciiTheme="majorHAnsi" w:hAnsiTheme="majorHAnsi" w:cstheme="majorHAnsi"/>
          <w:lang w:val="sl-SI"/>
        </w:rPr>
        <w:t xml:space="preserve">prvega odstavka </w:t>
      </w:r>
      <w:r w:rsidRPr="005328E6">
        <w:rPr>
          <w:rFonts w:asciiTheme="majorHAnsi" w:hAnsiTheme="majorHAnsi" w:cstheme="majorHAnsi"/>
          <w:color w:val="A6A6A6" w:themeColor="background1" w:themeShade="A6"/>
          <w:lang w:val="sl-SI"/>
        </w:rPr>
        <w:t>18. člena</w:t>
      </w:r>
      <w:r>
        <w:rPr>
          <w:rFonts w:asciiTheme="majorHAnsi" w:hAnsiTheme="majorHAnsi" w:cstheme="majorHAnsi"/>
          <w:lang w:val="sl-SI"/>
        </w:rPr>
        <w:t xml:space="preserve"> te pogodbe.</w:t>
      </w:r>
    </w:p>
    <w:p w14:paraId="6845C5F0" w14:textId="54B9F5E7" w:rsidR="007A281B" w:rsidRPr="00C51F97" w:rsidRDefault="007A281B" w:rsidP="00856FD6">
      <w:pPr>
        <w:pStyle w:val="Telobesedila"/>
        <w:spacing w:after="0"/>
        <w:rPr>
          <w:rFonts w:asciiTheme="majorHAnsi" w:hAnsiTheme="majorHAnsi" w:cstheme="majorHAnsi"/>
          <w:i/>
          <w:color w:val="BFBFBF" w:themeColor="background1" w:themeShade="BF"/>
          <w:sz w:val="18"/>
          <w:szCs w:val="18"/>
          <w:lang w:val="sl-SI"/>
        </w:rPr>
      </w:pPr>
    </w:p>
    <w:p w14:paraId="3AA4E0C2" w14:textId="123ED7B0" w:rsidR="00904DFB" w:rsidRDefault="00904DFB" w:rsidP="000A775C">
      <w:pPr>
        <w:pStyle w:val="Telobesedila"/>
        <w:spacing w:after="0"/>
        <w:rPr>
          <w:rFonts w:asciiTheme="majorHAnsi" w:hAnsiTheme="majorHAnsi" w:cstheme="majorHAnsi"/>
          <w:lang w:val="sl-SI"/>
        </w:rPr>
      </w:pPr>
      <w:r w:rsidRPr="008D12C0">
        <w:rPr>
          <w:rFonts w:asciiTheme="majorHAnsi" w:hAnsiTheme="majorHAnsi" w:cstheme="majorHAnsi"/>
          <w:lang w:val="sl-SI"/>
        </w:rPr>
        <w:t xml:space="preserve">V primeru, da </w:t>
      </w:r>
      <w:r w:rsidR="007044A6" w:rsidRPr="008D12C0">
        <w:rPr>
          <w:rFonts w:asciiTheme="majorHAnsi" w:hAnsiTheme="majorHAnsi" w:cstheme="majorHAnsi"/>
          <w:lang w:val="sl-SI"/>
        </w:rPr>
        <w:t>račun ne bo</w:t>
      </w:r>
      <w:r w:rsidRPr="008D12C0">
        <w:rPr>
          <w:rFonts w:asciiTheme="majorHAnsi" w:hAnsiTheme="majorHAnsi" w:cstheme="majorHAnsi"/>
          <w:lang w:val="sl-SI"/>
        </w:rPr>
        <w:t xml:space="preserve"> pravilno izstavljen</w:t>
      </w:r>
      <w:r w:rsidR="00203206">
        <w:rPr>
          <w:rFonts w:asciiTheme="majorHAnsi" w:hAnsiTheme="majorHAnsi" w:cstheme="majorHAnsi"/>
          <w:lang w:val="sl-SI"/>
        </w:rPr>
        <w:t xml:space="preserve"> </w:t>
      </w:r>
      <w:r w:rsidRPr="008D12C0">
        <w:rPr>
          <w:rFonts w:asciiTheme="majorHAnsi" w:hAnsiTheme="majorHAnsi" w:cstheme="majorHAnsi"/>
          <w:lang w:val="sl-SI"/>
        </w:rPr>
        <w:t xml:space="preserve">oz. </w:t>
      </w:r>
      <w:r w:rsidR="008D12C0" w:rsidRPr="008D12C0">
        <w:rPr>
          <w:rFonts w:asciiTheme="majorHAnsi" w:hAnsiTheme="majorHAnsi" w:cstheme="majorHAnsi"/>
          <w:lang w:val="sl-SI"/>
        </w:rPr>
        <w:t xml:space="preserve">bo izstavljen preden bodo izpolnjeni pogoji iz </w:t>
      </w:r>
      <w:r w:rsidR="009D5911">
        <w:rPr>
          <w:rFonts w:asciiTheme="majorHAnsi" w:hAnsiTheme="majorHAnsi" w:cstheme="majorHAnsi"/>
          <w:lang w:val="sl-SI"/>
        </w:rPr>
        <w:t xml:space="preserve">prvega odstavka </w:t>
      </w:r>
      <w:r w:rsidR="008D12C0" w:rsidRPr="005328E6">
        <w:rPr>
          <w:rFonts w:asciiTheme="majorHAnsi" w:hAnsiTheme="majorHAnsi" w:cstheme="majorHAnsi"/>
          <w:color w:val="A6A6A6" w:themeColor="background1" w:themeShade="A6"/>
          <w:lang w:val="sl-SI"/>
        </w:rPr>
        <w:t xml:space="preserve">18. člena </w:t>
      </w:r>
      <w:r w:rsidR="008D12C0" w:rsidRPr="008D12C0">
        <w:rPr>
          <w:rFonts w:asciiTheme="majorHAnsi" w:hAnsiTheme="majorHAnsi" w:cstheme="majorHAnsi"/>
          <w:lang w:val="sl-SI"/>
        </w:rPr>
        <w:t>te pogodbe</w:t>
      </w:r>
      <w:r w:rsidRPr="008D12C0">
        <w:rPr>
          <w:rFonts w:asciiTheme="majorHAnsi" w:hAnsiTheme="majorHAnsi" w:cstheme="majorHAnsi"/>
          <w:lang w:val="sl-SI"/>
        </w:rPr>
        <w:t>, ga bo naročnik zavrnil.</w:t>
      </w:r>
      <w:r>
        <w:rPr>
          <w:rFonts w:asciiTheme="majorHAnsi" w:hAnsiTheme="majorHAnsi" w:cstheme="majorHAnsi"/>
          <w:lang w:val="sl-SI"/>
        </w:rPr>
        <w:t xml:space="preserve"> </w:t>
      </w:r>
    </w:p>
    <w:p w14:paraId="29EEF83B" w14:textId="759C5ADA" w:rsidR="005E3E09" w:rsidRDefault="005E3E09" w:rsidP="000A775C">
      <w:pPr>
        <w:pStyle w:val="Telobesedila"/>
        <w:spacing w:after="0"/>
        <w:rPr>
          <w:rFonts w:asciiTheme="majorHAnsi" w:hAnsiTheme="majorHAnsi" w:cstheme="majorHAnsi"/>
          <w:lang w:val="sl-SI"/>
        </w:rPr>
      </w:pPr>
    </w:p>
    <w:p w14:paraId="171597A4" w14:textId="77777777" w:rsidR="005E3E09" w:rsidRPr="00C51F97" w:rsidRDefault="005E3E09" w:rsidP="005E3E09">
      <w:pPr>
        <w:pStyle w:val="Telobesedila"/>
        <w:spacing w:after="0"/>
        <w:rPr>
          <w:rFonts w:asciiTheme="majorHAnsi" w:hAnsiTheme="majorHAnsi" w:cstheme="majorHAnsi"/>
          <w:i/>
          <w:color w:val="BFBFBF" w:themeColor="background1" w:themeShade="BF"/>
          <w:sz w:val="18"/>
          <w:szCs w:val="18"/>
          <w:lang w:val="sl-SI"/>
        </w:rPr>
      </w:pPr>
      <w:r w:rsidRPr="00C51F97">
        <w:rPr>
          <w:rFonts w:asciiTheme="majorHAnsi" w:hAnsiTheme="majorHAnsi" w:cstheme="majorHAnsi"/>
          <w:lang w:val="sl-SI"/>
        </w:rPr>
        <w:t xml:space="preserve">Račun se mora sklicevati na številko te pogodbe. </w:t>
      </w:r>
    </w:p>
    <w:p w14:paraId="15A620CE" w14:textId="72881E87" w:rsidR="00FB3076" w:rsidRDefault="00FB3076" w:rsidP="000A775C">
      <w:pPr>
        <w:pStyle w:val="Telobesedila"/>
        <w:spacing w:after="0"/>
        <w:rPr>
          <w:rFonts w:asciiTheme="majorHAnsi" w:hAnsiTheme="majorHAnsi" w:cstheme="majorHAnsi"/>
          <w:lang w:val="sl-SI"/>
        </w:rPr>
      </w:pPr>
    </w:p>
    <w:p w14:paraId="62B33429" w14:textId="77777777" w:rsidR="00B92C01" w:rsidRPr="00DE184E" w:rsidRDefault="00B92C01" w:rsidP="00B92C01">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8CF0BCC" w14:textId="77777777" w:rsidR="00B92C01" w:rsidRPr="00B92C01" w:rsidRDefault="00B92C01" w:rsidP="00B92C01">
      <w:pPr>
        <w:jc w:val="center"/>
        <w:rPr>
          <w:i/>
          <w:color w:val="A6A6A6" w:themeColor="background1" w:themeShade="A6"/>
          <w:sz w:val="18"/>
          <w:szCs w:val="18"/>
        </w:rPr>
      </w:pPr>
      <w:r w:rsidRPr="00B92C01">
        <w:rPr>
          <w:i/>
          <w:color w:val="A6A6A6" w:themeColor="background1" w:themeShade="A6"/>
          <w:sz w:val="18"/>
          <w:szCs w:val="18"/>
        </w:rPr>
        <w:t>(pri sklepanju pogodbe se vsebina člena smiselno prilagodi)</w:t>
      </w:r>
    </w:p>
    <w:p w14:paraId="2FD6B361" w14:textId="18B37A3B" w:rsidR="00B92C01" w:rsidRDefault="00B92C01" w:rsidP="00B92C01">
      <w:pPr>
        <w:rPr>
          <w:lang w:eastAsia="x-none"/>
        </w:rPr>
      </w:pPr>
      <w:r>
        <w:rPr>
          <w:rFonts w:asciiTheme="majorHAnsi" w:hAnsiTheme="majorHAnsi" w:cstheme="majorHAnsi"/>
        </w:rPr>
        <w:t xml:space="preserve">Izvajalec </w:t>
      </w:r>
      <w:r w:rsidRPr="00885372">
        <w:rPr>
          <w:rFonts w:asciiTheme="majorHAnsi" w:hAnsiTheme="majorHAnsi" w:cstheme="majorHAnsi"/>
          <w:color w:val="A6A6A6" w:themeColor="background1" w:themeShade="A6"/>
        </w:rPr>
        <w:t>in podizvajalec(-ci)</w:t>
      </w:r>
      <w:r>
        <w:rPr>
          <w:rFonts w:asciiTheme="majorHAnsi" w:hAnsiTheme="majorHAnsi" w:cstheme="majorHAnsi"/>
          <w:color w:val="A6A6A6" w:themeColor="background1" w:themeShade="A6"/>
        </w:rPr>
        <w:t xml:space="preserve"> </w:t>
      </w:r>
      <w:r w:rsidRPr="00885372">
        <w:rPr>
          <w:rFonts w:asciiTheme="majorHAnsi" w:hAnsiTheme="majorHAnsi" w:cstheme="majorHAnsi"/>
          <w:i/>
          <w:color w:val="A6A6A6" w:themeColor="background1" w:themeShade="A6"/>
          <w:sz w:val="18"/>
          <w:szCs w:val="18"/>
        </w:rPr>
        <w:t>(uporabimo, če imamo podizvajalce)</w:t>
      </w:r>
      <w:r w:rsidRPr="00885372">
        <w:rPr>
          <w:rFonts w:asciiTheme="majorHAnsi" w:hAnsiTheme="majorHAnsi" w:cstheme="majorHAnsi"/>
          <w:color w:val="A6A6A6" w:themeColor="background1" w:themeShade="A6"/>
        </w:rPr>
        <w:t xml:space="preserve"> </w:t>
      </w:r>
      <w:r>
        <w:rPr>
          <w:rFonts w:asciiTheme="majorHAnsi" w:hAnsiTheme="majorHAnsi" w:cstheme="majorHAnsi"/>
        </w:rPr>
        <w:t>vse račune naročniku pošilja</w:t>
      </w:r>
      <w:r w:rsidRPr="00DC428B">
        <w:rPr>
          <w:rFonts w:asciiTheme="majorHAnsi" w:hAnsiTheme="majorHAnsi" w:cstheme="majorHAnsi"/>
          <w:color w:val="A6A6A6" w:themeColor="background1" w:themeShade="A6"/>
        </w:rPr>
        <w:t>(-ta/-jo)</w:t>
      </w:r>
      <w:r>
        <w:rPr>
          <w:rFonts w:asciiTheme="majorHAnsi" w:hAnsiTheme="majorHAnsi" w:cstheme="majorHAnsi"/>
        </w:rPr>
        <w:t xml:space="preserve"> izključno v elektronski obliki (e-račun). </w:t>
      </w:r>
      <w:r w:rsidRPr="00EE2F8E">
        <w:rPr>
          <w:lang w:eastAsia="x-none"/>
        </w:rPr>
        <w:t>Račun mora biti naslovljen na: Zavod Republike Slovenije za blagovne rezerve, Dunajska cesta 106, 1000 Ljubljana</w:t>
      </w:r>
      <w:r>
        <w:rPr>
          <w:lang w:eastAsia="x-none"/>
        </w:rPr>
        <w:t xml:space="preserve"> na TRR: SI56 2900 0005 5148 819</w:t>
      </w:r>
      <w:r w:rsidRPr="00EE2F8E">
        <w:rPr>
          <w:lang w:eastAsia="x-none"/>
        </w:rPr>
        <w:t>.</w:t>
      </w:r>
      <w:r>
        <w:rPr>
          <w:lang w:eastAsia="x-none"/>
        </w:rPr>
        <w:t xml:space="preserve"> Naročnik bo izvajalcu posredoval navodila za izdajo e-računa.</w:t>
      </w:r>
    </w:p>
    <w:p w14:paraId="5AAC5459" w14:textId="77777777" w:rsidR="00B92C01" w:rsidRDefault="00B92C01" w:rsidP="00B92C01">
      <w:pPr>
        <w:rPr>
          <w:lang w:eastAsia="x-none"/>
        </w:rPr>
      </w:pPr>
    </w:p>
    <w:p w14:paraId="202CB872" w14:textId="1E278230" w:rsidR="00B92C01" w:rsidRDefault="00B92C01" w:rsidP="00B92C01">
      <w:pPr>
        <w:rPr>
          <w:rFonts w:cs="Arial"/>
          <w:bCs/>
        </w:rPr>
      </w:pPr>
      <w:r>
        <w:rPr>
          <w:lang w:eastAsia="x-none"/>
        </w:rPr>
        <w:t>V primeru, da izvajalec nastopa s podizvajalcem</w:t>
      </w:r>
      <w:r w:rsidRPr="00466F0E">
        <w:rPr>
          <w:color w:val="BFBFBF" w:themeColor="background1" w:themeShade="BF"/>
          <w:lang w:eastAsia="x-none"/>
        </w:rPr>
        <w:t>(</w:t>
      </w:r>
      <w:r>
        <w:rPr>
          <w:color w:val="BFBFBF" w:themeColor="background1" w:themeShade="BF"/>
          <w:lang w:eastAsia="x-none"/>
        </w:rPr>
        <w:t>-a/</w:t>
      </w:r>
      <w:r w:rsidRPr="00466F0E">
        <w:rPr>
          <w:color w:val="BFBFBF" w:themeColor="background1" w:themeShade="BF"/>
          <w:lang w:eastAsia="x-none"/>
        </w:rPr>
        <w:t>-i)</w:t>
      </w:r>
      <w:r>
        <w:rPr>
          <w:lang w:eastAsia="x-none"/>
        </w:rPr>
        <w:t xml:space="preserve">, </w:t>
      </w:r>
      <w:r w:rsidRPr="00C62A91">
        <w:rPr>
          <w:rFonts w:cs="Arial"/>
          <w:bCs/>
        </w:rPr>
        <w:t xml:space="preserve">ki so se v obrazcu »Organizacija ponudnika in obseg </w:t>
      </w:r>
      <w:r>
        <w:rPr>
          <w:rFonts w:cs="Arial"/>
          <w:bCs/>
        </w:rPr>
        <w:t>predmeta</w:t>
      </w:r>
      <w:r w:rsidRPr="00C62A91">
        <w:rPr>
          <w:rFonts w:cs="Arial"/>
          <w:bCs/>
        </w:rPr>
        <w:t>« (OBR</w:t>
      </w:r>
      <w:r w:rsidR="009D5911">
        <w:rPr>
          <w:rFonts w:cs="Arial"/>
          <w:bCs/>
        </w:rPr>
        <w:t xml:space="preserve"> - </w:t>
      </w:r>
      <w:r w:rsidRPr="00C62A91">
        <w:rPr>
          <w:rFonts w:cs="Arial"/>
          <w:bCs/>
        </w:rPr>
        <w:t>2.04) izrekli za neposredna plačila, velja naslednje</w:t>
      </w:r>
      <w:r>
        <w:rPr>
          <w:rFonts w:cs="Arial"/>
          <w:bCs/>
        </w:rPr>
        <w:t>:</w:t>
      </w:r>
    </w:p>
    <w:p w14:paraId="6EACA648" w14:textId="77777777" w:rsidR="00B92C01" w:rsidRPr="00ED6DB6" w:rsidRDefault="00B92C01" w:rsidP="00B92C01">
      <w:pPr>
        <w:numPr>
          <w:ilvl w:val="0"/>
          <w:numId w:val="35"/>
        </w:numPr>
        <w:ind w:right="-2"/>
        <w:rPr>
          <w:rFonts w:cs="Arial"/>
        </w:rPr>
      </w:pPr>
      <w:r>
        <w:rPr>
          <w:rFonts w:asciiTheme="minorHAnsi" w:hAnsiTheme="minorHAnsi" w:cstheme="minorBidi"/>
        </w:rPr>
        <w:t>izvajalec</w:t>
      </w:r>
      <w:r w:rsidRPr="00ED6DB6">
        <w:rPr>
          <w:rFonts w:asciiTheme="minorHAnsi" w:hAnsiTheme="minorHAnsi" w:cstheme="minorBidi"/>
        </w:rPr>
        <w:t xml:space="preserve"> izstavi </w:t>
      </w:r>
      <w:r>
        <w:rPr>
          <w:rFonts w:asciiTheme="minorHAnsi" w:hAnsiTheme="minorHAnsi" w:cstheme="minorBidi"/>
        </w:rPr>
        <w:t>naročniku</w:t>
      </w:r>
      <w:r w:rsidRPr="00ED6DB6">
        <w:rPr>
          <w:rFonts w:asciiTheme="minorHAnsi" w:hAnsiTheme="minorHAnsi" w:cstheme="minorBidi"/>
        </w:rPr>
        <w:t xml:space="preserve"> račun samo v vrednosti </w:t>
      </w:r>
      <w:r>
        <w:rPr>
          <w:rFonts w:asciiTheme="minorHAnsi" w:hAnsiTheme="minorHAnsi" w:cstheme="minorBidi"/>
        </w:rPr>
        <w:t>storitve</w:t>
      </w:r>
      <w:r w:rsidRPr="00ED6DB6">
        <w:rPr>
          <w:rFonts w:asciiTheme="minorHAnsi" w:hAnsiTheme="minorHAnsi" w:cstheme="minorBidi"/>
        </w:rPr>
        <w:t xml:space="preserve">, ki jo je </w:t>
      </w:r>
      <w:r>
        <w:rPr>
          <w:rFonts w:asciiTheme="minorHAnsi" w:hAnsiTheme="minorHAnsi" w:cstheme="minorBidi"/>
        </w:rPr>
        <w:t xml:space="preserve">izvedel </w:t>
      </w:r>
      <w:r w:rsidRPr="00ED6DB6">
        <w:rPr>
          <w:rFonts w:asciiTheme="minorHAnsi" w:hAnsiTheme="minorHAnsi" w:cstheme="minorBidi"/>
        </w:rPr>
        <w:t>sam,</w:t>
      </w:r>
    </w:p>
    <w:p w14:paraId="70741330" w14:textId="77777777" w:rsidR="00B92C01" w:rsidRPr="00ED6DB6" w:rsidRDefault="00B92C01" w:rsidP="00B92C01">
      <w:pPr>
        <w:numPr>
          <w:ilvl w:val="0"/>
          <w:numId w:val="35"/>
        </w:numPr>
        <w:ind w:right="-2"/>
        <w:rPr>
          <w:rFonts w:cs="Arial"/>
        </w:rPr>
      </w:pPr>
      <w:r w:rsidRPr="00ED6DB6">
        <w:rPr>
          <w:rFonts w:asciiTheme="minorHAnsi" w:hAnsiTheme="minorHAnsi" w:cstheme="minorBidi"/>
        </w:rPr>
        <w:t xml:space="preserve">podizvajalec mora račun za </w:t>
      </w:r>
      <w:r>
        <w:rPr>
          <w:rFonts w:asciiTheme="minorHAnsi" w:hAnsiTheme="minorHAnsi" w:cstheme="minorBidi"/>
        </w:rPr>
        <w:t>izvedeno storitev</w:t>
      </w:r>
      <w:r w:rsidRPr="00ED6DB6">
        <w:rPr>
          <w:rFonts w:asciiTheme="minorHAnsi" w:hAnsiTheme="minorHAnsi" w:cstheme="minorBidi"/>
        </w:rPr>
        <w:t xml:space="preserve"> izstaviti izključno </w:t>
      </w:r>
      <w:r>
        <w:rPr>
          <w:rFonts w:asciiTheme="minorHAnsi" w:hAnsiTheme="minorHAnsi" w:cstheme="minorBidi"/>
        </w:rPr>
        <w:t xml:space="preserve">naročniku </w:t>
      </w:r>
      <w:r w:rsidRPr="00ED6DB6">
        <w:rPr>
          <w:rFonts w:asciiTheme="minorHAnsi" w:hAnsiTheme="minorHAnsi" w:cstheme="minorBidi"/>
        </w:rPr>
        <w:t xml:space="preserve">(račun mora biti izstavljen na </w:t>
      </w:r>
      <w:r>
        <w:rPr>
          <w:rFonts w:asciiTheme="minorHAnsi" w:hAnsiTheme="minorHAnsi" w:cstheme="minorBidi"/>
        </w:rPr>
        <w:t>naročnika</w:t>
      </w:r>
      <w:r w:rsidRPr="00ED6DB6">
        <w:rPr>
          <w:rFonts w:asciiTheme="minorHAnsi" w:hAnsiTheme="minorHAnsi" w:cstheme="minorBidi"/>
        </w:rPr>
        <w:t xml:space="preserve">). Poleg računa mora podizvajalec, k računu priložiti potrdilo oz. izjavo </w:t>
      </w:r>
      <w:r>
        <w:rPr>
          <w:rFonts w:asciiTheme="minorHAnsi" w:hAnsiTheme="minorHAnsi" w:cstheme="minorBidi"/>
        </w:rPr>
        <w:t>izvajalca</w:t>
      </w:r>
      <w:r w:rsidRPr="00ED6DB6">
        <w:rPr>
          <w:rFonts w:asciiTheme="minorHAnsi" w:hAnsiTheme="minorHAnsi" w:cstheme="minorBidi"/>
        </w:rPr>
        <w:t xml:space="preserve">, da potrjuje vrednost </w:t>
      </w:r>
      <w:r>
        <w:rPr>
          <w:rFonts w:asciiTheme="minorHAnsi" w:hAnsiTheme="minorHAnsi" w:cstheme="minorBidi"/>
        </w:rPr>
        <w:t>izvedenih storitev s strani podizvajalca</w:t>
      </w:r>
      <w:r w:rsidRPr="00ED6DB6">
        <w:rPr>
          <w:rFonts w:asciiTheme="minorHAnsi" w:hAnsiTheme="minorHAnsi" w:cstheme="minorBidi"/>
        </w:rPr>
        <w:t xml:space="preserve">. V primeru, da </w:t>
      </w:r>
      <w:r>
        <w:rPr>
          <w:rFonts w:asciiTheme="minorHAnsi" w:hAnsiTheme="minorHAnsi" w:cstheme="minorBidi"/>
        </w:rPr>
        <w:t>podizvajalec</w:t>
      </w:r>
      <w:r w:rsidRPr="00ED6DB6">
        <w:rPr>
          <w:rFonts w:asciiTheme="minorHAnsi" w:hAnsiTheme="minorHAnsi" w:cstheme="minorBidi"/>
        </w:rPr>
        <w:t xml:space="preserve"> ne bo predložil potrdilo oz. izjavo </w:t>
      </w:r>
      <w:r>
        <w:rPr>
          <w:rFonts w:asciiTheme="minorHAnsi" w:hAnsiTheme="minorHAnsi" w:cstheme="minorBidi"/>
        </w:rPr>
        <w:t>izvajalca</w:t>
      </w:r>
      <w:r w:rsidRPr="00ED6DB6">
        <w:rPr>
          <w:rFonts w:asciiTheme="minorHAnsi" w:hAnsiTheme="minorHAnsi" w:cstheme="minorBidi"/>
        </w:rPr>
        <w:t xml:space="preserve">, bo </w:t>
      </w:r>
      <w:r>
        <w:rPr>
          <w:rFonts w:asciiTheme="minorHAnsi" w:hAnsiTheme="minorHAnsi" w:cstheme="minorBidi"/>
        </w:rPr>
        <w:t xml:space="preserve">naročnik </w:t>
      </w:r>
      <w:r w:rsidRPr="00ED6DB6">
        <w:rPr>
          <w:rFonts w:asciiTheme="minorHAnsi" w:hAnsiTheme="minorHAnsi" w:cstheme="minorBidi"/>
        </w:rPr>
        <w:t xml:space="preserve">tak račun zavrnil. </w:t>
      </w:r>
      <w:r>
        <w:rPr>
          <w:rFonts w:asciiTheme="minorHAnsi" w:hAnsiTheme="minorHAnsi" w:cstheme="minorBidi"/>
        </w:rPr>
        <w:lastRenderedPageBreak/>
        <w:t>Naročnik</w:t>
      </w:r>
      <w:r w:rsidRPr="00ED6DB6">
        <w:rPr>
          <w:rFonts w:asciiTheme="minorHAnsi" w:hAnsiTheme="minorHAnsi" w:cstheme="minorBidi"/>
        </w:rPr>
        <w:t xml:space="preserve"> bo tudi zavrnil račun podizvajalca, če ta ne bo izstavljen skladno s pogoji v tej pogodbi. </w:t>
      </w:r>
    </w:p>
    <w:p w14:paraId="3010FC2B" w14:textId="77777777" w:rsidR="00B92C01" w:rsidRPr="00ED6DB6" w:rsidRDefault="00B92C01" w:rsidP="00B92C01">
      <w:pPr>
        <w:rPr>
          <w:i/>
          <w:color w:val="BFBFBF" w:themeColor="background1" w:themeShade="BF"/>
          <w:sz w:val="18"/>
          <w:szCs w:val="18"/>
          <w:lang w:eastAsia="x-none"/>
        </w:rPr>
      </w:pPr>
      <w:r w:rsidRPr="00ED6DB6">
        <w:rPr>
          <w:i/>
          <w:color w:val="BFBFBF" w:themeColor="background1" w:themeShade="BF"/>
          <w:sz w:val="18"/>
          <w:szCs w:val="18"/>
          <w:lang w:eastAsia="x-none"/>
        </w:rPr>
        <w:t xml:space="preserve">(uporabimo, če </w:t>
      </w:r>
      <w:r>
        <w:rPr>
          <w:i/>
          <w:color w:val="BFBFBF" w:themeColor="background1" w:themeShade="BF"/>
          <w:sz w:val="18"/>
          <w:szCs w:val="18"/>
          <w:lang w:eastAsia="x-none"/>
        </w:rPr>
        <w:t>izvajalec</w:t>
      </w:r>
      <w:r w:rsidRPr="00ED6DB6">
        <w:rPr>
          <w:i/>
          <w:color w:val="BFBFBF" w:themeColor="background1" w:themeShade="BF"/>
          <w:sz w:val="18"/>
          <w:szCs w:val="18"/>
          <w:lang w:eastAsia="x-none"/>
        </w:rPr>
        <w:t xml:space="preserve"> nastopa s podizvajalcem in če se je ta izrekel za neposredna plačila)</w:t>
      </w:r>
    </w:p>
    <w:p w14:paraId="67E586FC" w14:textId="77777777" w:rsidR="00B92C01" w:rsidRDefault="00B92C01" w:rsidP="000A775C">
      <w:pPr>
        <w:pStyle w:val="Telobesedila"/>
        <w:spacing w:after="0"/>
        <w:rPr>
          <w:rFonts w:asciiTheme="majorHAnsi" w:hAnsiTheme="majorHAnsi" w:cstheme="majorHAnsi"/>
          <w:lang w:val="sl-SI"/>
        </w:rPr>
      </w:pPr>
    </w:p>
    <w:p w14:paraId="7E76F877" w14:textId="05FD77B1" w:rsidR="00B94989" w:rsidRDefault="00B94989" w:rsidP="000A775C">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w:t>
      </w:r>
      <w:r w:rsidR="000C623E">
        <w:rPr>
          <w:rFonts w:asciiTheme="majorHAnsi" w:hAnsiTheme="majorHAnsi" w:cstheme="majorHAnsi"/>
          <w:lang w:val="sl-SI"/>
        </w:rPr>
        <w:t>rok za plačilo računa ne teče</w:t>
      </w:r>
      <w:r>
        <w:rPr>
          <w:rFonts w:asciiTheme="majorHAnsi" w:hAnsiTheme="majorHAnsi" w:cstheme="majorHAnsi"/>
          <w:lang w:val="sl-SI"/>
        </w:rPr>
        <w:t xml:space="preserve">. </w:t>
      </w:r>
    </w:p>
    <w:p w14:paraId="3526D8D4" w14:textId="77777777" w:rsidR="00B94989" w:rsidRDefault="00B94989" w:rsidP="000A775C">
      <w:pPr>
        <w:pStyle w:val="Telobesedila"/>
        <w:spacing w:after="0"/>
        <w:rPr>
          <w:rFonts w:asciiTheme="majorHAnsi" w:hAnsiTheme="majorHAnsi" w:cstheme="majorHAnsi"/>
          <w:lang w:val="sl-SI"/>
        </w:rPr>
      </w:pPr>
    </w:p>
    <w:p w14:paraId="75E997C2" w14:textId="77777777" w:rsidR="00B92C01" w:rsidRPr="00176577" w:rsidRDefault="00B92C01" w:rsidP="00B92C01">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7E9091DB" w14:textId="77777777" w:rsidR="00043A39" w:rsidRDefault="00043A39" w:rsidP="000A775C">
      <w:pPr>
        <w:rPr>
          <w:rFonts w:asciiTheme="minorHAnsi" w:hAnsiTheme="minorHAnsi" w:cstheme="minorHAnsi"/>
        </w:rPr>
      </w:pPr>
    </w:p>
    <w:p w14:paraId="3C30D4F4" w14:textId="3A99FB34" w:rsidR="000A775C" w:rsidRPr="008D12C0" w:rsidRDefault="00B94989" w:rsidP="008D12C0">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044B24E2" w14:textId="2D2057C0" w:rsidR="007044A6" w:rsidRDefault="00856FD6" w:rsidP="00DE184E">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7044A6" w:rsidRPr="00DE184E">
        <w:rPr>
          <w:rFonts w:asciiTheme="minorHAnsi" w:hAnsiTheme="minorHAnsi" w:cstheme="minorHAnsi"/>
          <w:b/>
        </w:rPr>
        <w:t>len</w:t>
      </w:r>
    </w:p>
    <w:p w14:paraId="3CA6BFEA" w14:textId="28522061" w:rsidR="00856FD6" w:rsidRPr="00856FD6" w:rsidRDefault="00856FD6" w:rsidP="00856FD6">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14:paraId="3E5670C5" w14:textId="6638F997" w:rsidR="00C053AD" w:rsidRPr="00C053AD" w:rsidRDefault="007044A6" w:rsidP="00C053AD">
      <w:pPr>
        <w:rPr>
          <w:rFonts w:asciiTheme="majorHAnsi" w:hAnsiTheme="majorHAnsi" w:cstheme="majorHAnsi"/>
        </w:rPr>
      </w:pPr>
      <w:r w:rsidRPr="00563453">
        <w:rPr>
          <w:rFonts w:asciiTheme="majorHAnsi" w:hAnsiTheme="majorHAnsi" w:cstheme="majorHAnsi"/>
        </w:rPr>
        <w:t>Rok plačila računa</w:t>
      </w:r>
      <w:r w:rsidR="00856FD6" w:rsidRPr="00563453">
        <w:rPr>
          <w:rFonts w:asciiTheme="majorHAnsi" w:hAnsiTheme="majorHAnsi" w:cstheme="majorHAnsi"/>
        </w:rPr>
        <w:t>(-ov)</w:t>
      </w:r>
      <w:r w:rsidR="000C623E" w:rsidRPr="00563453">
        <w:rPr>
          <w:rFonts w:asciiTheme="majorHAnsi" w:hAnsiTheme="majorHAnsi" w:cstheme="majorHAnsi"/>
        </w:rPr>
        <w:t xml:space="preserve"> </w:t>
      </w:r>
      <w:r w:rsidRPr="00563453">
        <w:rPr>
          <w:rFonts w:asciiTheme="majorHAnsi" w:hAnsiTheme="majorHAnsi" w:cstheme="majorHAnsi"/>
        </w:rPr>
        <w:t>je 30. dan od dneva prejetja e-računa</w:t>
      </w:r>
      <w:r w:rsidR="00856FD6" w:rsidRPr="00563453">
        <w:rPr>
          <w:rFonts w:asciiTheme="majorHAnsi" w:hAnsiTheme="majorHAnsi" w:cstheme="majorHAnsi"/>
        </w:rPr>
        <w:t>(-ov)</w:t>
      </w:r>
      <w:r w:rsidR="009D5911" w:rsidRPr="00563453">
        <w:rPr>
          <w:rFonts w:asciiTheme="majorHAnsi" w:hAnsiTheme="majorHAnsi" w:cstheme="majorHAnsi"/>
        </w:rPr>
        <w:t xml:space="preserve">, ki je(so) izstavljen(-i) skladno z določili te pogodbe </w:t>
      </w:r>
      <w:r w:rsidR="00C053AD" w:rsidRPr="00563453">
        <w:rPr>
          <w:rFonts w:asciiTheme="majorHAnsi" w:hAnsiTheme="majorHAnsi" w:cstheme="majorHAnsi"/>
        </w:rPr>
        <w:t xml:space="preserve">oz. </w:t>
      </w:r>
      <w:r w:rsidR="005E3E09" w:rsidRPr="00563453">
        <w:rPr>
          <w:rFonts w:asciiTheme="majorHAnsi" w:hAnsiTheme="majorHAnsi" w:cstheme="majorHAnsi"/>
        </w:rPr>
        <w:t xml:space="preserve">je </w:t>
      </w:r>
      <w:r w:rsidR="00EA7B16" w:rsidRPr="00563453">
        <w:rPr>
          <w:rFonts w:asciiTheme="majorHAnsi" w:hAnsiTheme="majorHAnsi" w:cstheme="majorHAnsi"/>
        </w:rPr>
        <w:t xml:space="preserve">lahko </w:t>
      </w:r>
      <w:r w:rsidR="005E3E09" w:rsidRPr="00563453">
        <w:rPr>
          <w:rFonts w:asciiTheme="majorHAnsi" w:hAnsiTheme="majorHAnsi" w:cstheme="majorHAnsi"/>
        </w:rPr>
        <w:t xml:space="preserve">rok plačila daljši, </w:t>
      </w:r>
      <w:r w:rsidR="00C053AD" w:rsidRPr="00563453">
        <w:rPr>
          <w:rFonts w:asciiTheme="majorHAnsi" w:hAnsiTheme="majorHAnsi" w:cstheme="majorHAnsi"/>
        </w:rPr>
        <w:t xml:space="preserve">v primeru, da </w:t>
      </w:r>
      <w:r w:rsidR="005E3E09" w:rsidRPr="00563453">
        <w:rPr>
          <w:rFonts w:asciiTheme="majorHAnsi" w:hAnsiTheme="majorHAnsi" w:cstheme="majorHAnsi"/>
        </w:rPr>
        <w:t xml:space="preserve">se izvede kontrola iz drugega odstavka </w:t>
      </w:r>
      <w:r w:rsidR="005E3E09" w:rsidRPr="005328E6">
        <w:rPr>
          <w:rFonts w:asciiTheme="majorHAnsi" w:hAnsiTheme="majorHAnsi" w:cstheme="majorHAnsi"/>
          <w:color w:val="A6A6A6" w:themeColor="background1" w:themeShade="A6"/>
        </w:rPr>
        <w:t>18. člena</w:t>
      </w:r>
      <w:r w:rsidR="00EA7B16" w:rsidRPr="005328E6">
        <w:rPr>
          <w:rFonts w:asciiTheme="majorHAnsi" w:hAnsiTheme="majorHAnsi" w:cstheme="majorHAnsi"/>
          <w:color w:val="A6A6A6" w:themeColor="background1" w:themeShade="A6"/>
        </w:rPr>
        <w:t xml:space="preserve"> </w:t>
      </w:r>
      <w:r w:rsidR="00EA7B16" w:rsidRPr="00563453">
        <w:rPr>
          <w:rFonts w:asciiTheme="majorHAnsi" w:hAnsiTheme="majorHAnsi" w:cstheme="majorHAnsi"/>
        </w:rPr>
        <w:t>te pogodbe</w:t>
      </w:r>
      <w:r w:rsidR="005E3E09" w:rsidRPr="00563453">
        <w:rPr>
          <w:rFonts w:asciiTheme="majorHAnsi" w:hAnsiTheme="majorHAnsi" w:cstheme="majorHAnsi"/>
        </w:rPr>
        <w:t>. V primeru</w:t>
      </w:r>
      <w:r w:rsidR="00EA7B16" w:rsidRPr="00563453">
        <w:rPr>
          <w:rFonts w:asciiTheme="majorHAnsi" w:hAnsiTheme="majorHAnsi" w:cstheme="majorHAnsi"/>
        </w:rPr>
        <w:t xml:space="preserve">, da bo </w:t>
      </w:r>
      <w:r w:rsidR="005328E6">
        <w:rPr>
          <w:rFonts w:asciiTheme="majorHAnsi" w:hAnsiTheme="majorHAnsi" w:cstheme="majorHAnsi"/>
        </w:rPr>
        <w:t>storitev izvedena uspešno</w:t>
      </w:r>
      <w:r w:rsidR="00563453">
        <w:rPr>
          <w:rFonts w:asciiTheme="majorHAnsi" w:hAnsiTheme="majorHAnsi" w:cstheme="majorHAnsi"/>
        </w:rPr>
        <w:t>, kar bo razvidno iz zapisnika o kontroli</w:t>
      </w:r>
      <w:r w:rsidR="005328E6">
        <w:rPr>
          <w:rFonts w:asciiTheme="majorHAnsi" w:hAnsiTheme="majorHAnsi" w:cstheme="majorHAnsi"/>
        </w:rPr>
        <w:t xml:space="preserve"> in bo zapisnik </w:t>
      </w:r>
      <w:r w:rsidR="00EA7B16" w:rsidRPr="00563453">
        <w:rPr>
          <w:rFonts w:asciiTheme="majorHAnsi" w:hAnsiTheme="majorHAnsi" w:cstheme="majorHAnsi"/>
        </w:rPr>
        <w:t>do naročnika prispel</w:t>
      </w:r>
      <w:r w:rsidR="009D5911" w:rsidRPr="00563453">
        <w:rPr>
          <w:rFonts w:asciiTheme="majorHAnsi" w:hAnsiTheme="majorHAnsi" w:cstheme="majorHAnsi"/>
        </w:rPr>
        <w:t xml:space="preserve"> kasneje kot je rok za plačilo računov, bo v takem primeru račun plačan</w:t>
      </w:r>
      <w:r w:rsidR="00C053AD" w:rsidRPr="00563453">
        <w:rPr>
          <w:rFonts w:asciiTheme="majorHAnsi" w:hAnsiTheme="majorHAnsi" w:cstheme="majorHAnsi"/>
        </w:rPr>
        <w:t xml:space="preserve"> v roku dveh (2) delo</w:t>
      </w:r>
      <w:r w:rsidR="009D5911" w:rsidRPr="00563453">
        <w:rPr>
          <w:rFonts w:asciiTheme="majorHAnsi" w:hAnsiTheme="majorHAnsi" w:cstheme="majorHAnsi"/>
        </w:rPr>
        <w:t>vnih dneh od prejema ustreznega zapisnika</w:t>
      </w:r>
      <w:r w:rsidR="00C053AD" w:rsidRPr="00563453">
        <w:rPr>
          <w:rFonts w:asciiTheme="majorHAnsi" w:hAnsiTheme="majorHAnsi" w:cstheme="majorHAnsi"/>
        </w:rPr>
        <w:t>.</w:t>
      </w:r>
    </w:p>
    <w:p w14:paraId="6F1887AC" w14:textId="445C005A" w:rsidR="009D5911" w:rsidRDefault="009D5911" w:rsidP="00C053AD">
      <w:pPr>
        <w:rPr>
          <w:rFonts w:asciiTheme="majorHAnsi" w:hAnsiTheme="majorHAnsi" w:cstheme="majorHAnsi"/>
        </w:rPr>
      </w:pPr>
    </w:p>
    <w:p w14:paraId="1C8B573D" w14:textId="6A7DA15B" w:rsidR="007044A6" w:rsidRPr="00856FD6" w:rsidRDefault="009D5911" w:rsidP="00C053AD">
      <w:pPr>
        <w:rPr>
          <w:rFonts w:asciiTheme="majorHAnsi" w:hAnsiTheme="majorHAnsi" w:cstheme="majorHAnsi"/>
        </w:rPr>
      </w:pPr>
      <w:r>
        <w:rPr>
          <w:rFonts w:asciiTheme="majorHAnsi" w:hAnsiTheme="majorHAnsi" w:cstheme="majorHAnsi"/>
        </w:rPr>
        <w:t>Račun(-i) bodo plačani na račun izvajalca/-</w:t>
      </w:r>
      <w:proofErr w:type="spellStart"/>
      <w:r>
        <w:rPr>
          <w:rFonts w:asciiTheme="majorHAnsi" w:hAnsiTheme="majorHAnsi" w:cstheme="majorHAnsi"/>
        </w:rPr>
        <w:t>ev</w:t>
      </w:r>
      <w:proofErr w:type="spellEnd"/>
      <w:r w:rsidR="007044A6"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5A3B7270" w14:textId="77777777" w:rsidTr="00CC5B39">
        <w:trPr>
          <w:trHeight w:val="436"/>
        </w:trPr>
        <w:tc>
          <w:tcPr>
            <w:tcW w:w="4520" w:type="dxa"/>
          </w:tcPr>
          <w:p w14:paraId="537E26B1"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99F2AD8"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39B471DA" w14:textId="77777777" w:rsidTr="00CC5B39">
        <w:trPr>
          <w:trHeight w:val="411"/>
        </w:trPr>
        <w:tc>
          <w:tcPr>
            <w:tcW w:w="4520" w:type="dxa"/>
            <w:shd w:val="clear" w:color="auto" w:fill="auto"/>
          </w:tcPr>
          <w:p w14:paraId="35A227F4" w14:textId="77777777" w:rsidR="007044A6" w:rsidRPr="00604DB2" w:rsidRDefault="007044A6" w:rsidP="000A775C">
            <w:pPr>
              <w:rPr>
                <w:rFonts w:asciiTheme="majorHAnsi" w:hAnsiTheme="majorHAnsi" w:cstheme="majorHAnsi"/>
              </w:rPr>
            </w:pPr>
          </w:p>
        </w:tc>
        <w:tc>
          <w:tcPr>
            <w:tcW w:w="4510" w:type="dxa"/>
            <w:shd w:val="clear" w:color="auto" w:fill="auto"/>
          </w:tcPr>
          <w:p w14:paraId="28E37962" w14:textId="77777777" w:rsidR="007044A6" w:rsidRPr="00604DB2" w:rsidRDefault="007044A6" w:rsidP="000A775C">
            <w:pPr>
              <w:rPr>
                <w:rFonts w:asciiTheme="majorHAnsi" w:hAnsiTheme="majorHAnsi" w:cstheme="majorHAnsi"/>
              </w:rPr>
            </w:pPr>
          </w:p>
        </w:tc>
      </w:tr>
    </w:tbl>
    <w:p w14:paraId="67425A42" w14:textId="562D7EB8" w:rsidR="007044A6" w:rsidRDefault="007044A6" w:rsidP="000A775C">
      <w:pPr>
        <w:rPr>
          <w:rFonts w:asciiTheme="majorHAnsi" w:hAnsiTheme="majorHAnsi" w:cstheme="majorHAnsi"/>
        </w:rPr>
      </w:pPr>
    </w:p>
    <w:p w14:paraId="59340869" w14:textId="77777777" w:rsidR="00FB3076" w:rsidRPr="00EF79D2" w:rsidRDefault="00FB3076" w:rsidP="00FB3076">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B3076" w:rsidRPr="00EF79D2" w14:paraId="03139A81" w14:textId="77777777" w:rsidTr="00FB3076">
        <w:tc>
          <w:tcPr>
            <w:tcW w:w="3021" w:type="dxa"/>
          </w:tcPr>
          <w:p w14:paraId="3C33930A" w14:textId="77777777" w:rsidR="00FB3076" w:rsidRPr="00EF79D2" w:rsidRDefault="00FB3076" w:rsidP="00FB3076">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219CB9E1" w14:textId="77777777" w:rsidR="00FB3076" w:rsidRPr="00EF79D2" w:rsidRDefault="00FB3076" w:rsidP="00FB3076">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1493BF03" w14:textId="77777777" w:rsidR="00FB3076" w:rsidRPr="00EF79D2" w:rsidRDefault="00FB3076" w:rsidP="00FB3076">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FB3076" w:rsidRPr="00EF79D2" w14:paraId="6FB18ED7" w14:textId="77777777" w:rsidTr="00FB3076">
        <w:tc>
          <w:tcPr>
            <w:tcW w:w="3021" w:type="dxa"/>
            <w:shd w:val="clear" w:color="auto" w:fill="auto"/>
          </w:tcPr>
          <w:p w14:paraId="221AF41F" w14:textId="77777777" w:rsidR="00FB3076" w:rsidRPr="00EF79D2" w:rsidRDefault="00FB3076" w:rsidP="00FB3076">
            <w:pPr>
              <w:rPr>
                <w:rFonts w:asciiTheme="majorHAnsi" w:hAnsiTheme="majorHAnsi" w:cstheme="majorHAnsi"/>
                <w:color w:val="A6A6A6" w:themeColor="background1" w:themeShade="A6"/>
              </w:rPr>
            </w:pPr>
          </w:p>
        </w:tc>
        <w:tc>
          <w:tcPr>
            <w:tcW w:w="3004" w:type="dxa"/>
            <w:shd w:val="clear" w:color="auto" w:fill="auto"/>
          </w:tcPr>
          <w:p w14:paraId="7F141803" w14:textId="77777777" w:rsidR="00FB3076" w:rsidRPr="00EF79D2" w:rsidRDefault="00FB3076" w:rsidP="00FB3076">
            <w:pPr>
              <w:rPr>
                <w:rFonts w:asciiTheme="majorHAnsi" w:hAnsiTheme="majorHAnsi" w:cstheme="majorHAnsi"/>
                <w:color w:val="A6A6A6" w:themeColor="background1" w:themeShade="A6"/>
              </w:rPr>
            </w:pPr>
          </w:p>
        </w:tc>
        <w:tc>
          <w:tcPr>
            <w:tcW w:w="2997" w:type="dxa"/>
            <w:shd w:val="clear" w:color="auto" w:fill="auto"/>
          </w:tcPr>
          <w:p w14:paraId="40EA1843" w14:textId="77777777" w:rsidR="00FB3076" w:rsidRPr="00EF79D2" w:rsidRDefault="00FB3076" w:rsidP="00FB3076">
            <w:pPr>
              <w:rPr>
                <w:rFonts w:asciiTheme="majorHAnsi" w:hAnsiTheme="majorHAnsi" w:cstheme="majorHAnsi"/>
                <w:color w:val="A6A6A6" w:themeColor="background1" w:themeShade="A6"/>
              </w:rPr>
            </w:pPr>
          </w:p>
        </w:tc>
      </w:tr>
      <w:tr w:rsidR="00FB3076" w:rsidRPr="00EF79D2" w14:paraId="17159293" w14:textId="77777777" w:rsidTr="00FB3076">
        <w:tc>
          <w:tcPr>
            <w:tcW w:w="3021" w:type="dxa"/>
          </w:tcPr>
          <w:p w14:paraId="09C1B968" w14:textId="77777777" w:rsidR="00FB3076" w:rsidRPr="00EF79D2" w:rsidRDefault="00FB3076" w:rsidP="00FB3076">
            <w:pPr>
              <w:rPr>
                <w:rFonts w:asciiTheme="majorHAnsi" w:hAnsiTheme="majorHAnsi" w:cstheme="majorHAnsi"/>
                <w:color w:val="A6A6A6" w:themeColor="background1" w:themeShade="A6"/>
              </w:rPr>
            </w:pPr>
          </w:p>
        </w:tc>
        <w:tc>
          <w:tcPr>
            <w:tcW w:w="3004" w:type="dxa"/>
          </w:tcPr>
          <w:p w14:paraId="67F28273" w14:textId="77777777" w:rsidR="00FB3076" w:rsidRPr="00EF79D2" w:rsidRDefault="00FB3076" w:rsidP="00FB3076">
            <w:pPr>
              <w:rPr>
                <w:rFonts w:asciiTheme="majorHAnsi" w:hAnsiTheme="majorHAnsi" w:cstheme="majorHAnsi"/>
                <w:color w:val="A6A6A6" w:themeColor="background1" w:themeShade="A6"/>
              </w:rPr>
            </w:pPr>
          </w:p>
        </w:tc>
        <w:tc>
          <w:tcPr>
            <w:tcW w:w="2997" w:type="dxa"/>
          </w:tcPr>
          <w:p w14:paraId="5D837468" w14:textId="77777777" w:rsidR="00FB3076" w:rsidRPr="00EF79D2" w:rsidRDefault="00FB3076" w:rsidP="00FB3076">
            <w:pPr>
              <w:rPr>
                <w:rFonts w:asciiTheme="majorHAnsi" w:hAnsiTheme="majorHAnsi" w:cstheme="majorHAnsi"/>
                <w:color w:val="A6A6A6" w:themeColor="background1" w:themeShade="A6"/>
              </w:rPr>
            </w:pPr>
          </w:p>
        </w:tc>
      </w:tr>
      <w:tr w:rsidR="00FB3076" w:rsidRPr="00EF79D2" w14:paraId="75EB0556" w14:textId="77777777" w:rsidTr="00FB3076">
        <w:tc>
          <w:tcPr>
            <w:tcW w:w="3021" w:type="dxa"/>
          </w:tcPr>
          <w:p w14:paraId="31A4CE3F" w14:textId="77777777" w:rsidR="00FB3076" w:rsidRPr="00EF79D2" w:rsidRDefault="00FB3076" w:rsidP="00FB3076">
            <w:pPr>
              <w:rPr>
                <w:rFonts w:asciiTheme="majorHAnsi" w:hAnsiTheme="majorHAnsi" w:cstheme="majorHAnsi"/>
                <w:color w:val="A6A6A6" w:themeColor="background1" w:themeShade="A6"/>
              </w:rPr>
            </w:pPr>
          </w:p>
        </w:tc>
        <w:tc>
          <w:tcPr>
            <w:tcW w:w="3004" w:type="dxa"/>
          </w:tcPr>
          <w:p w14:paraId="1A890D3F" w14:textId="77777777" w:rsidR="00FB3076" w:rsidRPr="00EF79D2" w:rsidRDefault="00FB3076" w:rsidP="00FB3076">
            <w:pPr>
              <w:rPr>
                <w:rFonts w:asciiTheme="majorHAnsi" w:hAnsiTheme="majorHAnsi" w:cstheme="majorHAnsi"/>
                <w:color w:val="A6A6A6" w:themeColor="background1" w:themeShade="A6"/>
              </w:rPr>
            </w:pPr>
          </w:p>
        </w:tc>
        <w:tc>
          <w:tcPr>
            <w:tcW w:w="2997" w:type="dxa"/>
          </w:tcPr>
          <w:p w14:paraId="16CDF2DF" w14:textId="77777777" w:rsidR="00FB3076" w:rsidRPr="00EF79D2" w:rsidRDefault="00FB3076" w:rsidP="00FB3076">
            <w:pPr>
              <w:rPr>
                <w:rFonts w:asciiTheme="majorHAnsi" w:hAnsiTheme="majorHAnsi" w:cstheme="majorHAnsi"/>
                <w:color w:val="A6A6A6" w:themeColor="background1" w:themeShade="A6"/>
              </w:rPr>
            </w:pPr>
          </w:p>
        </w:tc>
      </w:tr>
    </w:tbl>
    <w:p w14:paraId="185639A0" w14:textId="77777777"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5F5A852C" w14:textId="35A09035" w:rsidR="00856FD6" w:rsidRPr="00856FD6" w:rsidRDefault="00FB3076" w:rsidP="00FB3076">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00492FCD" w:rsidRPr="00EF79D2">
        <w:rPr>
          <w:rFonts w:asciiTheme="majorHAnsi" w:hAnsiTheme="majorHAnsi" w:cstheme="majorHAnsi"/>
          <w:color w:val="A6A6A6" w:themeColor="background1" w:themeShade="A6"/>
          <w:lang w:val="sl-SI"/>
        </w:rPr>
        <w:t>(-</w:t>
      </w:r>
      <w:r w:rsidRPr="00EF79D2">
        <w:rPr>
          <w:rFonts w:asciiTheme="majorHAnsi" w:hAnsiTheme="majorHAnsi" w:cstheme="majorHAnsi"/>
          <w:color w:val="A6A6A6" w:themeColor="background1" w:themeShade="A6"/>
          <w:lang w:val="sl-SI"/>
        </w:rPr>
        <w:t>i</w:t>
      </w:r>
      <w:r w:rsidR="00492FCD" w:rsidRPr="00EF79D2">
        <w:rPr>
          <w:rFonts w:asciiTheme="majorHAnsi" w:hAnsiTheme="majorHAnsi" w:cstheme="majorHAnsi"/>
          <w:color w:val="A6A6A6" w:themeColor="background1" w:themeShade="A6"/>
          <w:lang w:val="sl-SI"/>
        </w:rPr>
        <w:t>)</w:t>
      </w:r>
      <w:r w:rsidRPr="00856FD6">
        <w:rPr>
          <w:rFonts w:asciiTheme="majorHAnsi" w:hAnsiTheme="majorHAnsi" w:cstheme="majorHAnsi"/>
          <w:lang w:val="sl-SI"/>
        </w:rPr>
        <w:t xml:space="preserve"> mora</w:t>
      </w:r>
      <w:r w:rsidR="00492FCD" w:rsidRPr="00EF79D2">
        <w:rPr>
          <w:rFonts w:asciiTheme="majorHAnsi" w:hAnsiTheme="majorHAnsi" w:cstheme="majorHAnsi"/>
          <w:color w:val="A6A6A6" w:themeColor="background1" w:themeShade="A6"/>
          <w:lang w:val="sl-SI"/>
        </w:rPr>
        <w:t>(-</w:t>
      </w:r>
      <w:r w:rsidRPr="00EF79D2">
        <w:rPr>
          <w:rFonts w:asciiTheme="majorHAnsi" w:hAnsiTheme="majorHAnsi" w:cstheme="majorHAnsi"/>
          <w:color w:val="A6A6A6" w:themeColor="background1" w:themeShade="A6"/>
          <w:lang w:val="sl-SI"/>
        </w:rPr>
        <w:t>jo</w:t>
      </w:r>
      <w:r w:rsidR="00492FCD" w:rsidRPr="00EF79D2">
        <w:rPr>
          <w:rFonts w:asciiTheme="majorHAnsi" w:hAnsiTheme="majorHAnsi" w:cstheme="majorHAnsi"/>
          <w:color w:val="A6A6A6" w:themeColor="background1" w:themeShade="A6"/>
          <w:lang w:val="sl-SI"/>
        </w:rPr>
        <w:t>)</w:t>
      </w:r>
      <w:r w:rsidRPr="00856FD6">
        <w:rPr>
          <w:rFonts w:asciiTheme="majorHAnsi" w:hAnsiTheme="majorHAnsi" w:cstheme="majorHAnsi"/>
          <w:lang w:val="sl-SI"/>
        </w:rPr>
        <w:t xml:space="preserve"> biti pripravljen</w:t>
      </w:r>
      <w:r w:rsidR="00492FCD" w:rsidRPr="00EF79D2">
        <w:rPr>
          <w:rFonts w:asciiTheme="majorHAnsi" w:hAnsiTheme="majorHAnsi" w:cstheme="majorHAnsi"/>
          <w:color w:val="A6A6A6" w:themeColor="background1" w:themeShade="A6"/>
          <w:lang w:val="sl-SI"/>
        </w:rPr>
        <w:t>(-</w:t>
      </w:r>
      <w:r w:rsidRPr="00EF79D2">
        <w:rPr>
          <w:rFonts w:asciiTheme="majorHAnsi" w:hAnsiTheme="majorHAnsi" w:cstheme="majorHAnsi"/>
          <w:color w:val="A6A6A6" w:themeColor="background1" w:themeShade="A6"/>
          <w:lang w:val="sl-SI"/>
        </w:rPr>
        <w:t>i</w:t>
      </w:r>
      <w:r w:rsidR="00492FCD" w:rsidRPr="00EF79D2">
        <w:rPr>
          <w:rFonts w:asciiTheme="majorHAnsi" w:hAnsiTheme="majorHAnsi" w:cstheme="majorHAnsi"/>
          <w:color w:val="A6A6A6" w:themeColor="background1" w:themeShade="A6"/>
          <w:lang w:val="sl-SI"/>
        </w:rPr>
        <w:t>)</w:t>
      </w:r>
      <w:r w:rsidRPr="00856FD6">
        <w:rPr>
          <w:rFonts w:asciiTheme="majorHAnsi" w:hAnsiTheme="majorHAnsi" w:cstheme="majorHAnsi"/>
          <w:lang w:val="sl-SI"/>
        </w:rPr>
        <w:t xml:space="preserve"> tako, da bo lahko </w:t>
      </w:r>
      <w:r w:rsidR="00492FCD" w:rsidRPr="00856FD6">
        <w:rPr>
          <w:rFonts w:asciiTheme="majorHAnsi" w:hAnsiTheme="majorHAnsi" w:cstheme="majorHAnsi"/>
          <w:lang w:val="sl-SI"/>
        </w:rPr>
        <w:t xml:space="preserve">naročnik </w:t>
      </w:r>
      <w:r w:rsidRPr="00856FD6">
        <w:rPr>
          <w:rFonts w:asciiTheme="majorHAnsi" w:hAnsiTheme="majorHAnsi" w:cstheme="majorHAnsi"/>
          <w:lang w:val="sl-SI"/>
        </w:rPr>
        <w:t xml:space="preserve">izvedel plačila. </w:t>
      </w:r>
    </w:p>
    <w:p w14:paraId="3606076F" w14:textId="77777777" w:rsidR="00FB3076" w:rsidRPr="00E1273B"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20580358" w14:textId="77777777" w:rsidR="00FB3076" w:rsidRPr="000620D4" w:rsidRDefault="00FB3076" w:rsidP="00FB3076">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3521256F" w14:textId="45950C2F" w:rsidR="00176577" w:rsidRDefault="00176577" w:rsidP="00176577">
      <w:pPr>
        <w:rPr>
          <w:rFonts w:asciiTheme="majorHAnsi" w:hAnsiTheme="majorHAnsi" w:cstheme="majorHAnsi"/>
        </w:rPr>
      </w:pPr>
    </w:p>
    <w:p w14:paraId="6FDF41A6" w14:textId="4B11D846" w:rsidR="00EF79D2" w:rsidRDefault="00EF79D2" w:rsidP="00EF79D2">
      <w:pPr>
        <w:pStyle w:val="Naslov1"/>
      </w:pPr>
      <w:bookmarkStart w:id="15" w:name="_Toc128143374"/>
      <w:bookmarkStart w:id="16" w:name="_Toc131492514"/>
      <w:r>
        <w:t>OBVEZNOSTI POGODBENIH STRANK</w:t>
      </w:r>
      <w:bookmarkEnd w:id="15"/>
      <w:bookmarkEnd w:id="16"/>
    </w:p>
    <w:p w14:paraId="06A2C409" w14:textId="77777777" w:rsidR="00EF79D2" w:rsidRPr="00EF79D2" w:rsidRDefault="00EF79D2" w:rsidP="00EF79D2"/>
    <w:p w14:paraId="0EA31AD6" w14:textId="77777777" w:rsidR="00EF79D2" w:rsidRPr="00DE184E" w:rsidRDefault="00EF79D2" w:rsidP="00EF79D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22494FB9" w14:textId="77777777" w:rsidR="00EF79D2" w:rsidRDefault="00EF79D2" w:rsidP="00EF79D2">
      <w:r>
        <w:t>Naročnik se obvezuje, da bo:</w:t>
      </w:r>
    </w:p>
    <w:p w14:paraId="718426B9" w14:textId="77777777" w:rsidR="00EF79D2" w:rsidRPr="000620D4" w:rsidRDefault="00EF79D2" w:rsidP="00EF79D2">
      <w:pPr>
        <w:numPr>
          <w:ilvl w:val="0"/>
          <w:numId w:val="3"/>
        </w:numPr>
        <w:suppressAutoHyphens/>
        <w:rPr>
          <w:rFonts w:eastAsia="Calibri" w:cs="Arial"/>
          <w:lang w:eastAsia="en-US"/>
        </w:rPr>
      </w:pPr>
      <w:r w:rsidRPr="00137E1B">
        <w:rPr>
          <w:rFonts w:eastAsia="Calibri" w:cs="Arial"/>
          <w:lang w:eastAsia="en-US"/>
        </w:rPr>
        <w:t>konstruktivno sodeloval z izvajalcem z namenom, da bodo prevzete storitve izvršene pravočasno, kvalitetno in v obojestransko zadovoljstvo</w:t>
      </w:r>
      <w:r>
        <w:rPr>
          <w:rFonts w:eastAsia="Calibri" w:cs="Arial"/>
          <w:lang w:eastAsia="en-US"/>
        </w:rPr>
        <w:t>;</w:t>
      </w:r>
    </w:p>
    <w:p w14:paraId="75CE8216" w14:textId="77777777" w:rsidR="00EF79D2" w:rsidRPr="00CC5B39" w:rsidRDefault="00EF79D2" w:rsidP="00EF79D2">
      <w:pPr>
        <w:pStyle w:val="Odstavekseznama"/>
        <w:numPr>
          <w:ilvl w:val="0"/>
          <w:numId w:val="3"/>
        </w:numPr>
        <w:spacing w:line="240" w:lineRule="auto"/>
        <w:rPr>
          <w:rFonts w:ascii="Arial" w:hAnsi="Arial" w:cs="Arial"/>
        </w:rPr>
      </w:pPr>
      <w:r w:rsidRPr="00CC5B39">
        <w:rPr>
          <w:rFonts w:ascii="Arial" w:hAnsi="Arial" w:cs="Arial"/>
        </w:rPr>
        <w:t>tekoče obveščal izvajalca o vseh spremembah in na novo nastalih situacijah, ki bi utegnile vplivati na izvršitev prevzetega obsega storitev;</w:t>
      </w:r>
    </w:p>
    <w:p w14:paraId="0E618200" w14:textId="77777777" w:rsidR="00EF79D2" w:rsidRPr="00CC5B39" w:rsidRDefault="00EF79D2" w:rsidP="00EF79D2">
      <w:pPr>
        <w:pStyle w:val="Odstavekseznama"/>
        <w:numPr>
          <w:ilvl w:val="0"/>
          <w:numId w:val="3"/>
        </w:numPr>
        <w:spacing w:line="240" w:lineRule="auto"/>
        <w:rPr>
          <w:rFonts w:ascii="Arial" w:hAnsi="Arial" w:cs="Arial"/>
        </w:rPr>
      </w:pPr>
      <w:r w:rsidRPr="00CC5B39">
        <w:rPr>
          <w:rFonts w:ascii="Arial" w:hAnsi="Arial" w:cs="Arial"/>
        </w:rPr>
        <w:t>v roku poravnal izstavljene račune za opravljene storitve.</w:t>
      </w:r>
    </w:p>
    <w:p w14:paraId="4DC50527" w14:textId="77777777" w:rsidR="00EF79D2" w:rsidRPr="00CC5B39" w:rsidRDefault="00EF79D2" w:rsidP="00EF79D2"/>
    <w:p w14:paraId="1A638A21" w14:textId="77777777" w:rsidR="00EF79D2" w:rsidRPr="00DE184E" w:rsidRDefault="00EF79D2" w:rsidP="00EF79D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7B6C91C" w14:textId="77777777" w:rsidR="00EF79D2" w:rsidRPr="00137E1B" w:rsidRDefault="00EF79D2" w:rsidP="00EF79D2">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3A4E2F0F" w14:textId="77777777" w:rsidR="00EF79D2" w:rsidRPr="00137E1B" w:rsidRDefault="00EF79D2" w:rsidP="00EF79D2">
      <w:pPr>
        <w:numPr>
          <w:ilvl w:val="0"/>
          <w:numId w:val="7"/>
        </w:numPr>
        <w:suppressAutoHyphens/>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64701DE6" w14:textId="77777777" w:rsidR="00EF79D2" w:rsidRPr="00137E1B" w:rsidRDefault="00EF79D2" w:rsidP="00EF79D2">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lastRenderedPageBreak/>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3C37FD63" w14:textId="77777777" w:rsidR="00EF79D2" w:rsidRPr="00137E1B" w:rsidRDefault="00EF79D2" w:rsidP="00EF79D2">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upošteval vse interne varnostne zahteve naročnika, ki mu jih ta posreduje po podpisu pogodbe;</w:t>
      </w:r>
    </w:p>
    <w:p w14:paraId="4B0089F8" w14:textId="77777777" w:rsidR="00EF79D2" w:rsidRPr="00137E1B" w:rsidRDefault="00EF79D2" w:rsidP="00EF79D2">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aktivno sodeloval z naročnikom pri izvajanju storitev</w:t>
      </w:r>
      <w:r>
        <w:rPr>
          <w:rFonts w:asciiTheme="majorHAnsi" w:eastAsia="Calibri" w:hAnsiTheme="majorHAnsi" w:cstheme="majorHAnsi"/>
          <w:lang w:eastAsia="en-US"/>
        </w:rPr>
        <w:t>;</w:t>
      </w:r>
    </w:p>
    <w:p w14:paraId="6EB9C21D" w14:textId="77777777" w:rsidR="00EF79D2" w:rsidRDefault="00EF79D2" w:rsidP="00EF79D2">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vsako morebitno predlagano spremembo, za katero meni, da je utemeljena in ni v skladu s predmetom naročila, pridobiti pisno soglasje naročnika</w:t>
      </w:r>
      <w:r>
        <w:rPr>
          <w:rFonts w:asciiTheme="majorHAnsi" w:eastAsia="Calibri" w:hAnsiTheme="majorHAnsi" w:cstheme="majorHAnsi"/>
          <w:lang w:eastAsia="en-US"/>
        </w:rPr>
        <w:t>;</w:t>
      </w:r>
      <w:r w:rsidRPr="00137E1B">
        <w:rPr>
          <w:rFonts w:asciiTheme="majorHAnsi" w:eastAsia="Calibri" w:hAnsiTheme="majorHAnsi" w:cstheme="majorHAnsi"/>
          <w:lang w:eastAsia="en-US"/>
        </w:rPr>
        <w:t xml:space="preserve"> </w:t>
      </w:r>
    </w:p>
    <w:p w14:paraId="6758B643" w14:textId="77777777" w:rsidR="00EF79D2" w:rsidRPr="00137E1B" w:rsidRDefault="00EF79D2" w:rsidP="00EF79D2">
      <w:pPr>
        <w:numPr>
          <w:ilvl w:val="0"/>
          <w:numId w:val="7"/>
        </w:numPr>
        <w:rPr>
          <w:rFonts w:asciiTheme="majorHAnsi" w:eastAsia="Calibri" w:hAnsiTheme="majorHAnsi" w:cstheme="majorHAnsi"/>
          <w:lang w:eastAsia="en-US"/>
        </w:rPr>
      </w:pPr>
      <w:r w:rsidRPr="00137E1B">
        <w:rPr>
          <w:rFonts w:asciiTheme="majorHAnsi" w:hAnsiTheme="majorHAnsi" w:cstheme="majorHAnsi"/>
        </w:rPr>
        <w:t xml:space="preserve">delo opravljal skladno </w:t>
      </w:r>
      <w:r>
        <w:rPr>
          <w:rFonts w:asciiTheme="majorHAnsi" w:hAnsiTheme="majorHAnsi" w:cstheme="majorHAnsi"/>
        </w:rPr>
        <w:t>določile te pogodbe</w:t>
      </w:r>
      <w:r w:rsidRPr="00137E1B">
        <w:rPr>
          <w:rFonts w:asciiTheme="majorHAnsi" w:hAnsiTheme="majorHAnsi" w:cstheme="majorHAnsi"/>
        </w:rPr>
        <w:t>.</w:t>
      </w:r>
    </w:p>
    <w:p w14:paraId="51551F8D" w14:textId="77777777" w:rsidR="00EF79D2" w:rsidRPr="00874C20" w:rsidRDefault="00EF79D2" w:rsidP="00EF79D2">
      <w:pPr>
        <w:pStyle w:val="Odstavekseznama"/>
        <w:overflowPunct w:val="0"/>
        <w:autoSpaceDE w:val="0"/>
        <w:autoSpaceDN w:val="0"/>
        <w:adjustRightInd w:val="0"/>
        <w:spacing w:line="240" w:lineRule="auto"/>
        <w:ind w:left="360"/>
        <w:textAlignment w:val="baseline"/>
        <w:rPr>
          <w:rFonts w:asciiTheme="majorHAnsi" w:hAnsiTheme="majorHAnsi" w:cstheme="majorHAnsi"/>
        </w:rPr>
      </w:pPr>
    </w:p>
    <w:p w14:paraId="49A83DB0" w14:textId="77777777" w:rsidR="00EF79D2" w:rsidRDefault="00EF79D2" w:rsidP="00EF79D2">
      <w:pPr>
        <w:overflowPunct w:val="0"/>
        <w:autoSpaceDE w:val="0"/>
        <w:autoSpaceDN w:val="0"/>
        <w:adjustRightInd w:val="0"/>
        <w:textAlignment w:val="baseline"/>
        <w:rPr>
          <w:rFonts w:asciiTheme="majorHAnsi" w:hAnsiTheme="majorHAnsi" w:cstheme="majorHAnsi"/>
        </w:rPr>
      </w:pPr>
      <w:r>
        <w:rPr>
          <w:rFonts w:asciiTheme="majorHAnsi" w:hAnsiTheme="majorHAnsi" w:cstheme="majorHAnsi"/>
        </w:rPr>
        <w:t xml:space="preserve">Izvajalec odgovarja naročniku in tretjim osebam za vso škodo, ki jo povzroči njegov kader. </w:t>
      </w:r>
    </w:p>
    <w:p w14:paraId="0CCBD7CB" w14:textId="584D01C8" w:rsidR="00176577" w:rsidRPr="00176577" w:rsidRDefault="00176577" w:rsidP="00176577">
      <w:pPr>
        <w:rPr>
          <w:rFonts w:eastAsiaTheme="minorHAnsi" w:cs="Arial"/>
          <w:lang w:eastAsia="en-US"/>
        </w:rPr>
      </w:pPr>
    </w:p>
    <w:p w14:paraId="1FB3564B" w14:textId="231FCA4B" w:rsidR="009E2D2C" w:rsidRPr="004B4730" w:rsidRDefault="009E2D2C" w:rsidP="000A775C">
      <w:pPr>
        <w:pStyle w:val="Naslov1"/>
        <w:rPr>
          <w:rFonts w:asciiTheme="minorHAnsi" w:hAnsiTheme="minorHAnsi" w:cstheme="minorHAnsi"/>
          <w:color w:val="000000" w:themeColor="text1"/>
          <w:szCs w:val="24"/>
        </w:rPr>
      </w:pPr>
      <w:bookmarkStart w:id="17" w:name="_Toc131492515"/>
      <w:r w:rsidRPr="004B4730">
        <w:rPr>
          <w:rFonts w:asciiTheme="minorHAnsi" w:hAnsiTheme="minorHAnsi" w:cstheme="minorHAnsi"/>
          <w:szCs w:val="24"/>
        </w:rPr>
        <w:t>FINANČNO ZAVAROVANJE ZA DOBRO IZVEDBO POGODBENIH OBVEZNOSTI</w:t>
      </w:r>
      <w:bookmarkEnd w:id="17"/>
      <w:r w:rsidR="00BA756A" w:rsidRPr="004B4730">
        <w:rPr>
          <w:rFonts w:asciiTheme="minorHAnsi" w:hAnsiTheme="minorHAnsi" w:cstheme="minorHAnsi"/>
          <w:szCs w:val="24"/>
        </w:rPr>
        <w:t xml:space="preserve"> </w:t>
      </w:r>
    </w:p>
    <w:p w14:paraId="3E024A25" w14:textId="77777777" w:rsidR="009E2D2C" w:rsidRPr="004B4730" w:rsidRDefault="009E2D2C" w:rsidP="000A775C">
      <w:pPr>
        <w:tabs>
          <w:tab w:val="left" w:pos="9070"/>
        </w:tabs>
        <w:ind w:right="426"/>
        <w:rPr>
          <w:rFonts w:asciiTheme="minorHAnsi" w:hAnsiTheme="minorHAnsi" w:cstheme="minorHAnsi"/>
          <w:b/>
        </w:rPr>
      </w:pPr>
    </w:p>
    <w:p w14:paraId="78E3518B" w14:textId="77777777" w:rsidR="009E2D2C" w:rsidRPr="00DE184E" w:rsidRDefault="009E2D2C"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7B93BDF" w14:textId="35CFFD42" w:rsidR="00FB3076" w:rsidRDefault="00FB3076" w:rsidP="00FB3076">
      <w:pPr>
        <w:pStyle w:val="Telobesedila21"/>
        <w:rPr>
          <w:rFonts w:cs="Arial"/>
          <w:color w:val="auto"/>
          <w:sz w:val="22"/>
          <w:szCs w:val="22"/>
        </w:rPr>
      </w:pPr>
      <w:bookmarkStart w:id="18" w:name="_Hlk81214811"/>
      <w:r>
        <w:rPr>
          <w:rFonts w:cs="Arial"/>
          <w:color w:val="auto"/>
          <w:sz w:val="22"/>
          <w:szCs w:val="22"/>
        </w:rPr>
        <w:t xml:space="preserve">Izvajalec mora za zavarovanje dobre izvedbe pogodbenih obveznosti naročniku predložiti finančno zavarovanje. Finančno zavarovanje mora biti brezpogojno in plačljivo na prvi poziv. Izvajalec predloži bančno garancijo </w:t>
      </w:r>
      <w:r w:rsidR="009D5911">
        <w:rPr>
          <w:rFonts w:cs="Arial"/>
          <w:color w:val="auto"/>
          <w:sz w:val="22"/>
          <w:szCs w:val="22"/>
        </w:rPr>
        <w:t xml:space="preserve">banke </w:t>
      </w:r>
      <w:r>
        <w:rPr>
          <w:rFonts w:cs="Arial"/>
          <w:color w:val="auto"/>
          <w:sz w:val="22"/>
          <w:szCs w:val="22"/>
        </w:rPr>
        <w:t xml:space="preserve">ali kavcijsko zavarovanje </w:t>
      </w:r>
      <w:r w:rsidR="009D5911">
        <w:rPr>
          <w:rFonts w:cs="Arial"/>
          <w:color w:val="auto"/>
          <w:sz w:val="22"/>
          <w:szCs w:val="22"/>
        </w:rPr>
        <w:t>zavarovalnice</w:t>
      </w:r>
      <w:r>
        <w:rPr>
          <w:rFonts w:cs="Arial"/>
          <w:color w:val="auto"/>
          <w:sz w:val="22"/>
          <w:szCs w:val="22"/>
        </w:rPr>
        <w:t xml:space="preserve"> v skladu z vzorcem </w:t>
      </w:r>
      <w:r w:rsidR="009D5911">
        <w:rPr>
          <w:rFonts w:cs="Arial"/>
          <w:color w:val="auto"/>
          <w:sz w:val="22"/>
          <w:szCs w:val="22"/>
        </w:rPr>
        <w:t>iz razpisne dokumentacije</w:t>
      </w:r>
      <w:r>
        <w:rPr>
          <w:rFonts w:cs="Arial"/>
          <w:color w:val="auto"/>
          <w:sz w:val="22"/>
          <w:szCs w:val="22"/>
        </w:rPr>
        <w:t>.</w:t>
      </w:r>
    </w:p>
    <w:p w14:paraId="683A7CC7" w14:textId="77777777" w:rsidR="00FB3076" w:rsidRDefault="00FB3076" w:rsidP="00FB3076">
      <w:pPr>
        <w:pStyle w:val="Telobesedila21"/>
        <w:rPr>
          <w:rFonts w:cs="Arial"/>
          <w:color w:val="auto"/>
          <w:sz w:val="22"/>
          <w:szCs w:val="22"/>
        </w:rPr>
      </w:pPr>
    </w:p>
    <w:p w14:paraId="26D1C2EC" w14:textId="312D5FF4" w:rsidR="00FB3076" w:rsidRDefault="00FB3076" w:rsidP="00FB3076">
      <w:pPr>
        <w:pStyle w:val="Telobesedila21"/>
        <w:rPr>
          <w:rFonts w:cs="Arial"/>
          <w:color w:val="auto"/>
          <w:sz w:val="22"/>
          <w:szCs w:val="22"/>
        </w:rPr>
      </w:pPr>
      <w:r>
        <w:rPr>
          <w:rFonts w:cs="Arial"/>
          <w:color w:val="auto"/>
          <w:sz w:val="22"/>
          <w:szCs w:val="22"/>
        </w:rPr>
        <w:t xml:space="preserve">Izvajalec </w:t>
      </w:r>
      <w:r w:rsidRPr="2311F516">
        <w:rPr>
          <w:rFonts w:cs="Arial"/>
          <w:color w:val="auto"/>
          <w:sz w:val="22"/>
          <w:szCs w:val="22"/>
        </w:rPr>
        <w:t xml:space="preserve">se zavezuje v roku </w:t>
      </w:r>
      <w:r w:rsidRPr="003B6531">
        <w:rPr>
          <w:rFonts w:asciiTheme="minorHAnsi" w:hAnsiTheme="minorHAnsi" w:cstheme="minorBidi"/>
          <w:color w:val="auto"/>
          <w:sz w:val="22"/>
          <w:szCs w:val="22"/>
        </w:rPr>
        <w:t xml:space="preserve">desetih (10) dni </w:t>
      </w:r>
      <w:r w:rsidRPr="2311F516">
        <w:rPr>
          <w:rFonts w:asciiTheme="minorHAnsi" w:hAnsiTheme="minorHAnsi" w:cstheme="minorBidi"/>
          <w:color w:val="auto"/>
          <w:sz w:val="22"/>
          <w:szCs w:val="22"/>
        </w:rPr>
        <w:t xml:space="preserve">po </w:t>
      </w:r>
      <w:r>
        <w:rPr>
          <w:rFonts w:asciiTheme="minorHAnsi" w:hAnsiTheme="minorHAnsi" w:cstheme="minorBidi"/>
          <w:color w:val="auto"/>
          <w:sz w:val="22"/>
          <w:szCs w:val="22"/>
        </w:rPr>
        <w:t>sklenitvi</w:t>
      </w:r>
      <w:r w:rsidRPr="2311F516">
        <w:rPr>
          <w:rFonts w:asciiTheme="minorHAnsi" w:hAnsiTheme="minorHAnsi" w:cstheme="minorBidi"/>
          <w:color w:val="auto"/>
          <w:sz w:val="22"/>
          <w:szCs w:val="22"/>
        </w:rPr>
        <w:t xml:space="preserve"> pogodbe</w:t>
      </w:r>
      <w:r>
        <w:rPr>
          <w:rFonts w:asciiTheme="minorHAnsi" w:hAnsiTheme="minorHAnsi" w:cstheme="minorBidi"/>
          <w:color w:val="auto"/>
          <w:sz w:val="22"/>
          <w:szCs w:val="22"/>
        </w:rPr>
        <w:t>,</w:t>
      </w:r>
      <w:r w:rsidRPr="2311F516">
        <w:rPr>
          <w:rFonts w:asciiTheme="minorHAnsi" w:hAnsiTheme="minorHAnsi" w:cstheme="minorBidi"/>
          <w:color w:val="auto"/>
          <w:sz w:val="22"/>
          <w:szCs w:val="22"/>
        </w:rPr>
        <w:t xml:space="preserve"> </w:t>
      </w:r>
      <w:r w:rsidRPr="2311F516">
        <w:rPr>
          <w:rFonts w:cs="Arial"/>
          <w:color w:val="auto"/>
          <w:sz w:val="22"/>
          <w:szCs w:val="22"/>
        </w:rPr>
        <w:t xml:space="preserve">kot pogoj za njeno veljavnost, </w:t>
      </w:r>
      <w:r>
        <w:rPr>
          <w:rFonts w:cs="Arial"/>
          <w:color w:val="auto"/>
          <w:sz w:val="22"/>
          <w:szCs w:val="22"/>
        </w:rPr>
        <w:t>naročniku izročiti</w:t>
      </w:r>
      <w:r w:rsidRPr="2311F516">
        <w:rPr>
          <w:rFonts w:cs="Arial"/>
          <w:color w:val="auto"/>
          <w:sz w:val="22"/>
          <w:szCs w:val="22"/>
        </w:rPr>
        <w:t xml:space="preserve"> </w:t>
      </w:r>
      <w:r>
        <w:rPr>
          <w:rFonts w:cs="Arial"/>
          <w:color w:val="auto"/>
          <w:sz w:val="22"/>
          <w:szCs w:val="22"/>
        </w:rPr>
        <w:t xml:space="preserve">finančno </w:t>
      </w:r>
      <w:r w:rsidRPr="2311F516">
        <w:rPr>
          <w:rFonts w:cs="Arial"/>
          <w:color w:val="auto"/>
          <w:sz w:val="22"/>
          <w:szCs w:val="22"/>
        </w:rPr>
        <w:t xml:space="preserve">zavarovanje </w:t>
      </w:r>
      <w:r>
        <w:rPr>
          <w:rFonts w:cs="Arial"/>
          <w:color w:val="auto"/>
          <w:sz w:val="22"/>
          <w:szCs w:val="22"/>
        </w:rPr>
        <w:t>iz prejšnjega odstavka</w:t>
      </w:r>
      <w:r w:rsidR="009D5911">
        <w:rPr>
          <w:rFonts w:cs="Arial"/>
          <w:color w:val="auto"/>
          <w:sz w:val="22"/>
          <w:szCs w:val="22"/>
        </w:rPr>
        <w:t>,</w:t>
      </w:r>
      <w:r w:rsidRPr="2311F516">
        <w:rPr>
          <w:rFonts w:cs="Arial"/>
          <w:color w:val="auto"/>
          <w:sz w:val="22"/>
          <w:szCs w:val="22"/>
        </w:rPr>
        <w:t xml:space="preserve"> </w:t>
      </w:r>
      <w:r>
        <w:rPr>
          <w:rFonts w:cs="Arial"/>
          <w:color w:val="auto"/>
          <w:sz w:val="22"/>
          <w:szCs w:val="22"/>
        </w:rPr>
        <w:t xml:space="preserve">v višini 10 % od skupne </w:t>
      </w:r>
      <w:r w:rsidR="00B45335">
        <w:rPr>
          <w:rFonts w:cs="Arial"/>
          <w:color w:val="auto"/>
          <w:sz w:val="22"/>
          <w:szCs w:val="22"/>
        </w:rPr>
        <w:t xml:space="preserve">okvirne </w:t>
      </w:r>
      <w:r w:rsidR="00EF79D2">
        <w:rPr>
          <w:rFonts w:cs="Arial"/>
          <w:color w:val="auto"/>
          <w:sz w:val="22"/>
          <w:szCs w:val="22"/>
        </w:rPr>
        <w:t>štiri (4</w:t>
      </w:r>
      <w:r w:rsidR="00B45335">
        <w:rPr>
          <w:rFonts w:cs="Arial"/>
          <w:color w:val="auto"/>
          <w:sz w:val="22"/>
          <w:szCs w:val="22"/>
        </w:rPr>
        <w:t xml:space="preserve">) letne </w:t>
      </w:r>
      <w:r>
        <w:rPr>
          <w:rFonts w:cs="Arial"/>
          <w:color w:val="auto"/>
          <w:sz w:val="22"/>
          <w:szCs w:val="22"/>
        </w:rPr>
        <w:t>pogodbene vrednosti z DDV, kot jamstvo za kvalitetno in pravočasno izpolnitev predmeta te pogodbe.</w:t>
      </w:r>
    </w:p>
    <w:p w14:paraId="31AB3310" w14:textId="77777777" w:rsidR="00B45335" w:rsidRDefault="00B45335" w:rsidP="00FB3076">
      <w:pPr>
        <w:rPr>
          <w:rFonts w:asciiTheme="minorHAnsi" w:hAnsiTheme="minorHAnsi" w:cstheme="minorHAnsi"/>
        </w:rPr>
      </w:pPr>
    </w:p>
    <w:p w14:paraId="3868C9D3" w14:textId="501A2175" w:rsidR="00FB3076" w:rsidRPr="00721538" w:rsidRDefault="009D5911" w:rsidP="009D5911">
      <w:pPr>
        <w:rPr>
          <w:rFonts w:asciiTheme="minorHAnsi" w:hAnsiTheme="minorHAnsi" w:cstheme="minorHAnsi"/>
        </w:rPr>
      </w:pPr>
      <w:r>
        <w:rPr>
          <w:rFonts w:asciiTheme="minorHAnsi" w:hAnsiTheme="minorHAnsi" w:cstheme="minorHAnsi"/>
        </w:rPr>
        <w:t>Naročnik unovči finančno zavarovanje za dobro izvedbo pogodbenih obveznosti v celotnem znesku</w:t>
      </w:r>
      <w:r w:rsidR="00FB3076" w:rsidRPr="00721538">
        <w:rPr>
          <w:rFonts w:asciiTheme="minorHAnsi" w:hAnsiTheme="minorHAnsi" w:cstheme="minorHAnsi"/>
        </w:rPr>
        <w:t>:</w:t>
      </w:r>
    </w:p>
    <w:p w14:paraId="3F76C417" w14:textId="77777777"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če izvajalec tudi po opozorilu naročnika krši pogodbene obveznosti oz. ne odpravi posledic kršitve;</w:t>
      </w:r>
    </w:p>
    <w:p w14:paraId="4D2071A4" w14:textId="77777777"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če naročnik odstopi od pogodbe zaradi razlogov na strani izvajalca;</w:t>
      </w:r>
    </w:p>
    <w:p w14:paraId="6C686712" w14:textId="2426D816"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če izvajalec odstopi od pogodbe;</w:t>
      </w:r>
    </w:p>
    <w:p w14:paraId="013C8363" w14:textId="066CCEEC"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če se na zahtevo naročnika, v primernem roku, ki ga določi naročnik, ugotovljene pomanjkljivosti in/ali napake, storjene na strani izvajalca, ne odpravijo;</w:t>
      </w:r>
    </w:p>
    <w:p w14:paraId="325A7598" w14:textId="727BD7D9" w:rsidR="00FB3076" w:rsidRPr="00D938ED" w:rsidRDefault="00FB3076" w:rsidP="00563453">
      <w:pPr>
        <w:pStyle w:val="Odstavekseznama"/>
        <w:numPr>
          <w:ilvl w:val="0"/>
          <w:numId w:val="15"/>
        </w:numPr>
        <w:spacing w:line="240" w:lineRule="auto"/>
        <w:rPr>
          <w:rFonts w:asciiTheme="minorHAnsi" w:hAnsiTheme="minorHAnsi" w:cstheme="minorHAnsi"/>
        </w:rPr>
      </w:pPr>
      <w:r w:rsidRPr="00D938ED">
        <w:rPr>
          <w:rFonts w:asciiTheme="minorHAnsi" w:hAnsiTheme="minorHAnsi" w:cstheme="minorHAnsi"/>
        </w:rPr>
        <w:t>v primeru nekvalitetnega izvajanja storitev po tej pogodbi</w:t>
      </w:r>
      <w:r w:rsidR="00905146">
        <w:rPr>
          <w:rFonts w:asciiTheme="minorHAnsi" w:hAnsiTheme="minorHAnsi" w:cstheme="minorHAnsi"/>
        </w:rPr>
        <w:t>;</w:t>
      </w:r>
      <w:r w:rsidR="00905146" w:rsidRPr="00D938ED">
        <w:rPr>
          <w:rFonts w:asciiTheme="minorHAnsi" w:hAnsiTheme="minorHAnsi" w:cstheme="minorHAnsi"/>
        </w:rPr>
        <w:t xml:space="preserve"> </w:t>
      </w:r>
    </w:p>
    <w:p w14:paraId="1581F791" w14:textId="1AA0702C" w:rsidR="00836D60" w:rsidRPr="00043A39" w:rsidRDefault="00FB3076" w:rsidP="00563453">
      <w:pPr>
        <w:pStyle w:val="Odstavekseznama"/>
        <w:numPr>
          <w:ilvl w:val="0"/>
          <w:numId w:val="15"/>
        </w:numPr>
        <w:spacing w:line="240" w:lineRule="auto"/>
        <w:rPr>
          <w:rFonts w:asciiTheme="minorHAnsi" w:hAnsiTheme="minorHAnsi" w:cstheme="minorHAnsi"/>
        </w:rPr>
      </w:pPr>
      <w:r w:rsidRPr="00D938ED">
        <w:rPr>
          <w:rFonts w:asciiTheme="minorHAnsi" w:hAnsiTheme="minorHAnsi" w:cstheme="minorHAnsi"/>
        </w:rPr>
        <w:t>v primeru, da ne izvaja obveznosti po tej pogodbi</w:t>
      </w:r>
      <w:r w:rsidR="00905146">
        <w:rPr>
          <w:rFonts w:asciiTheme="minorHAnsi" w:hAnsiTheme="minorHAnsi" w:cstheme="minorHAnsi"/>
        </w:rPr>
        <w:t xml:space="preserve"> ali v skladu z razpisno dokumentacijo</w:t>
      </w:r>
      <w:r w:rsidRPr="00D938ED">
        <w:rPr>
          <w:rFonts w:asciiTheme="minorHAnsi" w:hAnsiTheme="minorHAnsi" w:cstheme="minorHAnsi"/>
        </w:rPr>
        <w:t>.</w:t>
      </w:r>
    </w:p>
    <w:p w14:paraId="593FB9CE" w14:textId="77777777" w:rsidR="00FB3076" w:rsidRDefault="00FB3076" w:rsidP="00FB3076">
      <w:pPr>
        <w:rPr>
          <w:rFonts w:asciiTheme="minorHAnsi" w:hAnsiTheme="minorHAnsi" w:cstheme="minorHAnsi"/>
        </w:rPr>
      </w:pPr>
    </w:p>
    <w:p w14:paraId="41281740" w14:textId="77777777" w:rsidR="00836D60" w:rsidRDefault="00836D60" w:rsidP="00836D60">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6E5AA4E7" w14:textId="77777777" w:rsidR="00836D60" w:rsidRDefault="00836D60" w:rsidP="00FB3076">
      <w:pPr>
        <w:rPr>
          <w:rFonts w:asciiTheme="minorHAnsi" w:hAnsiTheme="minorHAnsi" w:cstheme="minorHAnsi"/>
        </w:rPr>
      </w:pPr>
    </w:p>
    <w:p w14:paraId="687271CF" w14:textId="267525FC" w:rsidR="00FB3076" w:rsidRPr="00721538" w:rsidRDefault="00FB3076" w:rsidP="00FB3076">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0985078A" w14:textId="77777777" w:rsidR="00FB3076" w:rsidRPr="00721538" w:rsidRDefault="00FB3076" w:rsidP="00FB3076">
      <w:pPr>
        <w:pStyle w:val="Telobesedila21"/>
        <w:rPr>
          <w:rFonts w:cs="Arial"/>
          <w:color w:val="auto"/>
          <w:sz w:val="22"/>
          <w:szCs w:val="22"/>
        </w:rPr>
      </w:pPr>
    </w:p>
    <w:p w14:paraId="4F7EFDD7" w14:textId="441152C3" w:rsidR="00FB3076" w:rsidRPr="00721538" w:rsidRDefault="00FB3076" w:rsidP="00FB3076">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00905146">
        <w:rPr>
          <w:rFonts w:cs="Arial"/>
          <w:sz w:val="22"/>
          <w:szCs w:val="22"/>
        </w:rPr>
        <w:t xml:space="preserve"> in unovči finančno zavarovanje za resnost ponudbe</w:t>
      </w:r>
      <w:r w:rsidRPr="00721538">
        <w:rPr>
          <w:rFonts w:cs="Arial"/>
          <w:sz w:val="22"/>
          <w:szCs w:val="22"/>
        </w:rPr>
        <w:t>.</w:t>
      </w:r>
      <w:bookmarkEnd w:id="18"/>
    </w:p>
    <w:p w14:paraId="55DD1099" w14:textId="77777777" w:rsidR="00FB3076" w:rsidRPr="00721538" w:rsidRDefault="00FB3076" w:rsidP="00FB3076">
      <w:pPr>
        <w:pStyle w:val="Pripombabesedilo"/>
        <w:rPr>
          <w:rFonts w:cs="Arial"/>
          <w:sz w:val="22"/>
          <w:szCs w:val="22"/>
        </w:rPr>
      </w:pPr>
    </w:p>
    <w:p w14:paraId="1CD2A237" w14:textId="1253AD93" w:rsidR="00FB3076" w:rsidRDefault="00FB3076" w:rsidP="00FB3076">
      <w:r>
        <w:t xml:space="preserve">V kolikor bo naročnik unovčil zavarovanje za dobro izvedbo pogodbenih obveznosti, </w:t>
      </w:r>
      <w:r w:rsidR="000C623E">
        <w:t xml:space="preserve">hkrati pa bo pogodba ostala v veljavi, </w:t>
      </w:r>
      <w:r>
        <w:t xml:space="preserve">bo moral izvajalec </w:t>
      </w:r>
      <w:r w:rsidR="000C623E">
        <w:t xml:space="preserve">naročniku </w:t>
      </w:r>
      <w:r>
        <w:t xml:space="preserve">v roku desetih </w:t>
      </w:r>
      <w:r w:rsidR="00905146">
        <w:t xml:space="preserve">(10) </w:t>
      </w:r>
      <w:r>
        <w:t>dni od unovčenja zavarovanja, predložiti novo zavarovanje za dobro izvedbo pogodbenih obveznosti v enaki višini in enako končno veljavnostjo, kot prvotno zavarovanje za dobro izvedbo pogodbenih obveznosti.</w:t>
      </w:r>
    </w:p>
    <w:p w14:paraId="57A5C948" w14:textId="77777777" w:rsidR="00FB3076" w:rsidRDefault="00FB3076" w:rsidP="00FB3076"/>
    <w:p w14:paraId="22224C17" w14:textId="0B2A8A5A" w:rsidR="00BE15A6" w:rsidRDefault="00FB3076" w:rsidP="00FB3076">
      <w:pPr>
        <w:rPr>
          <w:rFonts w:cs="Arial"/>
        </w:rPr>
      </w:pPr>
      <w:r w:rsidRPr="00721538">
        <w:lastRenderedPageBreak/>
        <w:t xml:space="preserve">V primeru povišanja pogodbene vrednosti, </w:t>
      </w:r>
      <w:r w:rsidR="00905146">
        <w:t>ki ga stranki uredita s sklenitvijo aneksa</w:t>
      </w:r>
      <w:r w:rsidRPr="00721538">
        <w:t xml:space="preserve">, mora </w:t>
      </w:r>
      <w:r>
        <w:t>izvajalec</w:t>
      </w:r>
      <w:r w:rsidRPr="00721538">
        <w:t xml:space="preserve"> </w:t>
      </w:r>
      <w:r>
        <w:t>naročniku</w:t>
      </w:r>
      <w:r w:rsidR="00936674" w:rsidRPr="00936674">
        <w:t xml:space="preserve"> </w:t>
      </w:r>
      <w:r w:rsidRPr="00721538">
        <w:t xml:space="preserve">predložiti dodatek k finančnemu zavarovanju za dobro izvedbo pogodbenih obveznosti oz. predložiti novo finančno zavarovanje za dobro izvedbo pogodbenih obveznosti, </w:t>
      </w:r>
      <w:r w:rsidRPr="00721538">
        <w:rPr>
          <w:rFonts w:cs="Arial"/>
        </w:rPr>
        <w:t>v višini deset</w:t>
      </w:r>
      <w:r>
        <w:rPr>
          <w:rFonts w:cs="Arial"/>
        </w:rPr>
        <w:t>ih</w:t>
      </w:r>
      <w:r w:rsidRPr="00721538">
        <w:rPr>
          <w:rFonts w:cs="Arial"/>
        </w:rPr>
        <w:t xml:space="preserve"> procentov (10%)</w:t>
      </w:r>
      <w:r w:rsidRPr="00721538">
        <w:t xml:space="preserve"> </w:t>
      </w:r>
      <w:r w:rsidRPr="00721538">
        <w:rPr>
          <w:rFonts w:cs="Arial"/>
        </w:rPr>
        <w:t>skupne pogodbene vrednosti s pripadajočimi aneksi z DDV.</w:t>
      </w:r>
    </w:p>
    <w:p w14:paraId="45390A4A" w14:textId="77777777" w:rsidR="00BE15A6" w:rsidRDefault="00BE15A6" w:rsidP="00FB3076">
      <w:pPr>
        <w:rPr>
          <w:rFonts w:cs="Arial"/>
        </w:rPr>
      </w:pPr>
    </w:p>
    <w:p w14:paraId="6B67295E" w14:textId="5416503A" w:rsidR="00BE15A6" w:rsidRPr="00BE15A6" w:rsidRDefault="00BE15A6" w:rsidP="00BE15A6">
      <w:pPr>
        <w:pStyle w:val="Naslov1"/>
        <w:rPr>
          <w:rFonts w:asciiTheme="minorHAnsi" w:hAnsiTheme="minorHAnsi" w:cstheme="minorHAnsi"/>
          <w:szCs w:val="24"/>
        </w:rPr>
      </w:pPr>
      <w:bookmarkStart w:id="19" w:name="_Toc131492516"/>
      <w:r w:rsidRPr="00BE15A6">
        <w:rPr>
          <w:rFonts w:asciiTheme="minorHAnsi" w:hAnsiTheme="minorHAnsi" w:cstheme="minorHAnsi"/>
          <w:szCs w:val="24"/>
        </w:rPr>
        <w:t>ZAVAROVANJE</w:t>
      </w:r>
      <w:bookmarkEnd w:id="19"/>
    </w:p>
    <w:p w14:paraId="771090B7" w14:textId="518CBFE7" w:rsidR="00BE15A6" w:rsidRPr="00BE15A6" w:rsidRDefault="00BE15A6" w:rsidP="00BE15A6">
      <w:pPr>
        <w:rPr>
          <w:color w:val="FF0000"/>
        </w:rPr>
      </w:pPr>
    </w:p>
    <w:p w14:paraId="1B9AF29B" w14:textId="43822F8B" w:rsidR="00BE15A6" w:rsidRPr="00BE15A6" w:rsidRDefault="00BE15A6" w:rsidP="00BE15A6">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353B0FD1" w14:textId="77777777" w:rsidR="00BE15A6" w:rsidRPr="00BE15A6" w:rsidRDefault="00BE15A6" w:rsidP="00BE15A6">
      <w:pPr>
        <w:rPr>
          <w:rFonts w:cs="Arial"/>
        </w:rPr>
      </w:pPr>
      <w:r w:rsidRPr="00BE15A6">
        <w:rPr>
          <w:rFonts w:cs="Arial"/>
        </w:rPr>
        <w:t>Izvajalec se zavezuje, da bo sklenil zavarovanje splošne odgovornosti iz registrirane dejavnosti s potrebnimi razširitvami kot tudi odgovornosti za škodo na obstoječem premoženju in škod na stvareh, če je vzrok škode bodisi v delu na njih bodisi v delu z njimi (predmet ali sredstvo obdelave, predelave, preizkušanja ipd.) z enotno zavarovalno vsoto najmanj 250.000 EUR po škodnem dogodku z dovoljeno odbitno franšizo (</w:t>
      </w:r>
      <w:proofErr w:type="spellStart"/>
      <w:r w:rsidRPr="00BE15A6">
        <w:rPr>
          <w:rFonts w:cs="Arial"/>
        </w:rPr>
        <w:t>samoudeležbe</w:t>
      </w:r>
      <w:proofErr w:type="spellEnd"/>
      <w:r w:rsidRPr="00BE15A6">
        <w:rPr>
          <w:rFonts w:cs="Arial"/>
        </w:rPr>
        <w:t>) največ do 10.000 EUR in dovoljenim letnim agregatom v višini zavarovalne vsote.</w:t>
      </w:r>
      <w:r w:rsidRPr="00BE15A6">
        <w:t xml:space="preserve"> </w:t>
      </w:r>
      <w:r w:rsidRPr="00BE15A6">
        <w:rPr>
          <w:rFonts w:cs="Arial"/>
        </w:rPr>
        <w:t>V primeru zmanjšanja letnega agregata za več kot 25 % mora izvajalec, predložiti dokazila o sklenjenem dodatnem zavarovanju v višini dovoljenega letnega agregata.</w:t>
      </w:r>
    </w:p>
    <w:p w14:paraId="35DAA330" w14:textId="77777777" w:rsidR="00BE15A6" w:rsidRPr="00BE15A6" w:rsidRDefault="00BE15A6" w:rsidP="00BE15A6">
      <w:pPr>
        <w:rPr>
          <w:rFonts w:cs="Arial"/>
        </w:rPr>
      </w:pPr>
    </w:p>
    <w:p w14:paraId="1FB32F3F" w14:textId="77777777" w:rsidR="00BE15A6" w:rsidRPr="00BE15A6" w:rsidRDefault="00BE15A6" w:rsidP="00BE15A6">
      <w:pPr>
        <w:rPr>
          <w:rFonts w:cs="Arial"/>
        </w:rPr>
      </w:pPr>
      <w:r w:rsidRPr="00BE15A6">
        <w:rPr>
          <w:rFonts w:cs="Arial"/>
        </w:rPr>
        <w:t>Izvajalec se zavezuje, da bo za svoje stvari poskrbel, poleg zavarovanja splošne odgovornosti iz registrirane dejavnosti, še za običajno zavarovanje oseb, premoženja in premoženjskih interesov v skladu s politiko upravljanja tveganj izvajalca.</w:t>
      </w:r>
    </w:p>
    <w:p w14:paraId="38285050" w14:textId="77777777" w:rsidR="00BE15A6" w:rsidRPr="00BE15A6" w:rsidRDefault="00BE15A6" w:rsidP="00BE15A6">
      <w:pPr>
        <w:rPr>
          <w:rFonts w:cs="Arial"/>
        </w:rPr>
      </w:pPr>
    </w:p>
    <w:p w14:paraId="7D9DF163" w14:textId="5FCC6E66" w:rsidR="00BE15A6" w:rsidRPr="00BE15A6" w:rsidRDefault="00BE15A6" w:rsidP="00BE15A6">
      <w:pPr>
        <w:rPr>
          <w:rFonts w:cs="Arial"/>
        </w:rPr>
      </w:pPr>
      <w:r w:rsidRPr="00BE15A6">
        <w:rPr>
          <w:rFonts w:cs="Arial"/>
        </w:rPr>
        <w:t xml:space="preserve">Naročnik ima pravico kadarkoli zahtevati od </w:t>
      </w:r>
      <w:r w:rsidR="007E1BD6">
        <w:rPr>
          <w:rFonts w:cs="Arial"/>
        </w:rPr>
        <w:t>izvajalca</w:t>
      </w:r>
      <w:r w:rsidRPr="00BE15A6">
        <w:rPr>
          <w:rFonts w:cs="Arial"/>
        </w:rPr>
        <w:t xml:space="preserve"> dokazila o sklenjenem zahtevanem zavarovanju odgovornosti, kot tudi zahtevati, da </w:t>
      </w:r>
      <w:r w:rsidR="007E1BD6">
        <w:rPr>
          <w:rFonts w:cs="Arial"/>
        </w:rPr>
        <w:t>izvajalec</w:t>
      </w:r>
      <w:r w:rsidRPr="00BE15A6">
        <w:rPr>
          <w:rFonts w:cs="Arial"/>
        </w:rPr>
        <w:t>, iz razlogov, ki izvirajo iz njegove dejavnosti sklene specifično dodatno zavarovanje. V primeru, da izvajalec v roku 15 (petnajstih) dni od prejema zahtevka naročniku ne posreduje dokazil o sklenjenem zavarovanju iz tega odstavka, lahko naročnik brez obrazložitve izvajalcu unovči finančno zavarovanje.</w:t>
      </w:r>
    </w:p>
    <w:p w14:paraId="7466B977" w14:textId="77777777" w:rsidR="00BE15A6" w:rsidRPr="00BE15A6" w:rsidRDefault="00BE15A6" w:rsidP="00BE15A6">
      <w:pPr>
        <w:rPr>
          <w:rFonts w:asciiTheme="minorHAnsi" w:hAnsiTheme="minorHAnsi" w:cstheme="minorHAnsi"/>
          <w:b/>
        </w:rPr>
      </w:pPr>
    </w:p>
    <w:p w14:paraId="277B2F68" w14:textId="05FEDCFB" w:rsidR="00FB3076" w:rsidRDefault="00FB3076" w:rsidP="00FB3076">
      <w:pPr>
        <w:pStyle w:val="Naslov1"/>
      </w:pPr>
      <w:bookmarkStart w:id="20" w:name="_Toc131492517"/>
      <w:r>
        <w:t>POGODBENA KAZEN</w:t>
      </w:r>
      <w:bookmarkEnd w:id="20"/>
    </w:p>
    <w:p w14:paraId="007F79E8" w14:textId="77777777" w:rsidR="00FB3076" w:rsidRPr="00FB3076" w:rsidRDefault="00FB3076" w:rsidP="00FB3076"/>
    <w:p w14:paraId="3BD669BF" w14:textId="77777777" w:rsidR="00FB3076" w:rsidRPr="00BE15A6" w:rsidRDefault="00FB3076" w:rsidP="00FB3076">
      <w:pPr>
        <w:pStyle w:val="Odstavekseznama"/>
        <w:numPr>
          <w:ilvl w:val="0"/>
          <w:numId w:val="1"/>
        </w:numPr>
        <w:spacing w:line="240" w:lineRule="auto"/>
        <w:jc w:val="center"/>
        <w:rPr>
          <w:rFonts w:asciiTheme="minorHAnsi" w:hAnsiTheme="minorHAnsi" w:cstheme="minorHAnsi"/>
        </w:rPr>
      </w:pPr>
      <w:r w:rsidRPr="00BE15A6">
        <w:rPr>
          <w:rFonts w:asciiTheme="minorHAnsi" w:hAnsiTheme="minorHAnsi" w:cstheme="minorHAnsi"/>
        </w:rPr>
        <w:t>člen</w:t>
      </w:r>
    </w:p>
    <w:p w14:paraId="52246193" w14:textId="69EAC897" w:rsidR="0021770C" w:rsidRPr="00FC78AF" w:rsidRDefault="0021770C" w:rsidP="00B45335">
      <w:pPr>
        <w:rPr>
          <w:rFonts w:asciiTheme="minorHAnsi" w:hAnsiTheme="minorHAnsi" w:cstheme="minorHAnsi"/>
        </w:rPr>
      </w:pPr>
      <w:r w:rsidRPr="00FC78AF">
        <w:rPr>
          <w:rFonts w:asciiTheme="minorHAnsi" w:hAnsiTheme="minorHAnsi" w:cstheme="minorHAnsi"/>
        </w:rPr>
        <w:t xml:space="preserve">V kolikor izvajalec zamudi dogovorjeni </w:t>
      </w:r>
      <w:r w:rsidR="003B6531">
        <w:rPr>
          <w:rFonts w:asciiTheme="minorHAnsi" w:hAnsiTheme="minorHAnsi" w:cstheme="minorHAnsi"/>
        </w:rPr>
        <w:t xml:space="preserve">odzivni čas, skladno z </w:t>
      </w:r>
      <w:r w:rsidR="003B6531" w:rsidRPr="005328E6">
        <w:rPr>
          <w:rFonts w:asciiTheme="minorHAnsi" w:hAnsiTheme="minorHAnsi" w:cstheme="minorHAnsi"/>
          <w:color w:val="A6A6A6" w:themeColor="background1" w:themeShade="A6"/>
        </w:rPr>
        <w:t xml:space="preserve">11. členom </w:t>
      </w:r>
      <w:r w:rsidR="003B6531">
        <w:rPr>
          <w:rFonts w:asciiTheme="minorHAnsi" w:hAnsiTheme="minorHAnsi" w:cstheme="minorHAnsi"/>
        </w:rPr>
        <w:t>te pogodbe</w:t>
      </w:r>
      <w:r w:rsidRPr="00FC78AF">
        <w:rPr>
          <w:rFonts w:asciiTheme="minorHAnsi" w:hAnsiTheme="minorHAnsi" w:cstheme="minorHAnsi"/>
        </w:rPr>
        <w:t>, lahko naročnik od izvajalca zahteva plačilo pogodbene kazni, ki je odvisna od trajanja zamude, in sicer:</w:t>
      </w:r>
    </w:p>
    <w:p w14:paraId="4B64ACC4" w14:textId="7D99A30E" w:rsidR="00836D60" w:rsidRDefault="00836D60" w:rsidP="00B45335">
      <w:pPr>
        <w:pStyle w:val="Odstavekseznama"/>
        <w:numPr>
          <w:ilvl w:val="0"/>
          <w:numId w:val="16"/>
        </w:numPr>
        <w:spacing w:line="240" w:lineRule="auto"/>
        <w:rPr>
          <w:rFonts w:asciiTheme="minorHAnsi" w:hAnsiTheme="minorHAnsi" w:cstheme="minorHAnsi"/>
        </w:rPr>
      </w:pPr>
      <w:r>
        <w:rPr>
          <w:rFonts w:asciiTheme="minorHAnsi" w:hAnsiTheme="minorHAnsi" w:cstheme="minorHAnsi"/>
        </w:rPr>
        <w:t xml:space="preserve">Odzivni čas: </w:t>
      </w:r>
      <w:r w:rsidR="0021770C" w:rsidRPr="00FC78AF">
        <w:rPr>
          <w:rFonts w:asciiTheme="minorHAnsi" w:hAnsiTheme="minorHAnsi" w:cstheme="minorHAnsi"/>
        </w:rPr>
        <w:t>za vsak</w:t>
      </w:r>
      <w:r>
        <w:rPr>
          <w:rFonts w:asciiTheme="minorHAnsi" w:hAnsiTheme="minorHAnsi" w:cstheme="minorHAnsi"/>
        </w:rPr>
        <w:t>o</w:t>
      </w:r>
      <w:r w:rsidR="0021770C" w:rsidRPr="00FC78AF">
        <w:rPr>
          <w:rFonts w:asciiTheme="minorHAnsi" w:hAnsiTheme="minorHAnsi" w:cstheme="minorHAnsi"/>
        </w:rPr>
        <w:t xml:space="preserve"> </w:t>
      </w:r>
      <w:r w:rsidR="00D836FD">
        <w:rPr>
          <w:rFonts w:asciiTheme="minorHAnsi" w:hAnsiTheme="minorHAnsi" w:cstheme="minorHAnsi"/>
        </w:rPr>
        <w:t xml:space="preserve">začeto </w:t>
      </w:r>
      <w:r w:rsidR="003B6531">
        <w:rPr>
          <w:rFonts w:asciiTheme="minorHAnsi" w:hAnsiTheme="minorHAnsi" w:cstheme="minorHAnsi"/>
        </w:rPr>
        <w:t>uro</w:t>
      </w:r>
      <w:r w:rsidR="0021770C" w:rsidRPr="00FC78AF">
        <w:rPr>
          <w:rFonts w:asciiTheme="minorHAnsi" w:hAnsiTheme="minorHAnsi" w:cstheme="minorHAnsi"/>
        </w:rPr>
        <w:t xml:space="preserve"> zamude pogodbeno kazen v višini </w:t>
      </w:r>
      <w:r>
        <w:rPr>
          <w:rFonts w:asciiTheme="minorHAnsi" w:hAnsiTheme="minorHAnsi" w:cstheme="minorHAnsi"/>
        </w:rPr>
        <w:t>1</w:t>
      </w:r>
      <w:r w:rsidR="0021770C" w:rsidRPr="00FC78AF">
        <w:rPr>
          <w:rFonts w:asciiTheme="minorHAnsi" w:hAnsiTheme="minorHAnsi" w:cstheme="minorHAnsi"/>
        </w:rPr>
        <w:t>% (</w:t>
      </w:r>
      <w:r>
        <w:rPr>
          <w:rFonts w:asciiTheme="minorHAnsi" w:hAnsiTheme="minorHAnsi" w:cstheme="minorHAnsi"/>
        </w:rPr>
        <w:t>enega</w:t>
      </w:r>
      <w:r w:rsidR="0021770C" w:rsidRPr="00FC78AF">
        <w:rPr>
          <w:rFonts w:asciiTheme="minorHAnsi" w:hAnsiTheme="minorHAnsi" w:cstheme="minorHAnsi"/>
        </w:rPr>
        <w:t xml:space="preserve"> odstotka), vendar skupno največ v višini 10% (</w:t>
      </w:r>
      <w:r>
        <w:rPr>
          <w:rFonts w:asciiTheme="minorHAnsi" w:hAnsiTheme="minorHAnsi" w:cstheme="minorHAnsi"/>
        </w:rPr>
        <w:t>deset</w:t>
      </w:r>
      <w:r w:rsidRPr="00FC78AF">
        <w:rPr>
          <w:rFonts w:asciiTheme="minorHAnsi" w:hAnsiTheme="minorHAnsi" w:cstheme="minorHAnsi"/>
        </w:rPr>
        <w:t xml:space="preserve"> </w:t>
      </w:r>
      <w:r w:rsidR="0021770C" w:rsidRPr="00FC78AF">
        <w:rPr>
          <w:rFonts w:asciiTheme="minorHAnsi" w:hAnsiTheme="minorHAnsi" w:cstheme="minorHAnsi"/>
        </w:rPr>
        <w:t xml:space="preserve">odstotkov) </w:t>
      </w:r>
      <w:r w:rsidR="00B46FAA">
        <w:rPr>
          <w:rFonts w:asciiTheme="minorHAnsi" w:hAnsiTheme="minorHAnsi" w:cstheme="minorHAnsi"/>
        </w:rPr>
        <w:t xml:space="preserve">izvedene </w:t>
      </w:r>
      <w:r>
        <w:rPr>
          <w:rFonts w:asciiTheme="minorHAnsi" w:hAnsiTheme="minorHAnsi" w:cstheme="minorHAnsi"/>
        </w:rPr>
        <w:t>vrednosti posameznega naročila</w:t>
      </w:r>
      <w:r w:rsidR="0021770C" w:rsidRPr="003B6531">
        <w:rPr>
          <w:rFonts w:asciiTheme="minorHAnsi" w:hAnsiTheme="minorHAnsi" w:cstheme="minorHAnsi"/>
        </w:rPr>
        <w:t xml:space="preserve"> </w:t>
      </w:r>
      <w:r w:rsidR="0021770C" w:rsidRPr="00FC78AF">
        <w:rPr>
          <w:rFonts w:asciiTheme="minorHAnsi" w:hAnsiTheme="minorHAnsi" w:cstheme="minorHAnsi"/>
        </w:rPr>
        <w:t>z DDV</w:t>
      </w:r>
      <w:r w:rsidR="00043A39">
        <w:rPr>
          <w:rFonts w:asciiTheme="minorHAnsi" w:hAnsiTheme="minorHAnsi" w:cstheme="minorHAnsi"/>
        </w:rPr>
        <w:t>.</w:t>
      </w:r>
    </w:p>
    <w:p w14:paraId="682475A5" w14:textId="77777777" w:rsidR="00043A39" w:rsidRDefault="00043A39" w:rsidP="00FB3076">
      <w:pPr>
        <w:rPr>
          <w:rFonts w:asciiTheme="minorHAnsi" w:hAnsiTheme="minorHAnsi" w:cstheme="minorHAnsi"/>
        </w:rPr>
      </w:pPr>
    </w:p>
    <w:p w14:paraId="3EF4F9DC" w14:textId="66DA84C5" w:rsidR="00FB3076" w:rsidRPr="00A24C8E" w:rsidRDefault="00FB3076" w:rsidP="00FB3076">
      <w:pPr>
        <w:rPr>
          <w:rFonts w:asciiTheme="minorHAnsi" w:hAnsiTheme="minorHAnsi" w:cstheme="minorHAnsi"/>
        </w:rPr>
      </w:pPr>
      <w:r w:rsidRPr="00A24C8E">
        <w:rPr>
          <w:rFonts w:asciiTheme="minorHAnsi" w:hAnsiTheme="minorHAnsi" w:cstheme="minorHAnsi"/>
        </w:rPr>
        <w:t xml:space="preserve">Če bo škoda, ki jo bo zaradi zamude utrpel </w:t>
      </w:r>
      <w:r w:rsidR="004A7DB8">
        <w:rPr>
          <w:rFonts w:asciiTheme="minorHAnsi" w:hAnsiTheme="minorHAnsi" w:cstheme="minorHAnsi"/>
        </w:rPr>
        <w:t xml:space="preserve">naročnik </w:t>
      </w:r>
      <w:r w:rsidRPr="00A24C8E">
        <w:rPr>
          <w:rFonts w:asciiTheme="minorHAnsi" w:hAnsiTheme="minorHAnsi" w:cstheme="minorHAnsi"/>
        </w:rPr>
        <w:t xml:space="preserve">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57225020" w14:textId="77777777" w:rsidR="00FB3076" w:rsidRDefault="00FB3076" w:rsidP="00FB3076">
      <w:pPr>
        <w:rPr>
          <w:rFonts w:asciiTheme="minorHAnsi" w:hAnsiTheme="minorHAnsi" w:cstheme="minorHAnsi"/>
        </w:rPr>
      </w:pPr>
    </w:p>
    <w:p w14:paraId="5A68C858" w14:textId="787C20BA" w:rsidR="00FB3076" w:rsidRDefault="00FB3076" w:rsidP="00FB3076">
      <w:pPr>
        <w:rPr>
          <w:rFonts w:asciiTheme="minorHAnsi" w:hAnsiTheme="minorHAnsi" w:cstheme="minorHAnsi"/>
        </w:rPr>
      </w:pPr>
      <w:r>
        <w:rPr>
          <w:rFonts w:asciiTheme="minorHAnsi" w:hAnsiTheme="minorHAnsi" w:cstheme="minorHAnsi"/>
        </w:rPr>
        <w:t xml:space="preserve">Če </w:t>
      </w:r>
      <w:r w:rsidR="004A7DB8">
        <w:rPr>
          <w:rFonts w:asciiTheme="minorHAnsi" w:hAnsiTheme="minorHAnsi" w:cstheme="minorHAnsi"/>
        </w:rPr>
        <w:t>izvajalec</w:t>
      </w:r>
      <w:r>
        <w:rPr>
          <w:rFonts w:asciiTheme="minorHAnsi" w:hAnsiTheme="minorHAnsi" w:cstheme="minorHAnsi"/>
        </w:rPr>
        <w:t xml:space="preserve"> zamudi z izpolnitvijo, ima </w:t>
      </w:r>
      <w:r w:rsidR="004A7DB8">
        <w:rPr>
          <w:rFonts w:asciiTheme="minorHAnsi" w:hAnsiTheme="minorHAnsi" w:cstheme="minorHAnsi"/>
        </w:rPr>
        <w:t>naročnik</w:t>
      </w:r>
      <w:r>
        <w:rPr>
          <w:rFonts w:asciiTheme="minorHAnsi" w:hAnsiTheme="minorHAnsi" w:cstheme="minorHAnsi"/>
        </w:rPr>
        <w:t xml:space="preserve"> pravico zahtevati tako izpolnitev obveznosti kot pogodbeno kazen. </w:t>
      </w:r>
    </w:p>
    <w:p w14:paraId="5058ECCD" w14:textId="77777777" w:rsidR="00B45335" w:rsidRDefault="00B45335" w:rsidP="00FB3076">
      <w:pPr>
        <w:rPr>
          <w:rFonts w:asciiTheme="minorHAnsi" w:hAnsiTheme="minorHAnsi" w:cstheme="minorHAnsi"/>
        </w:rPr>
      </w:pPr>
    </w:p>
    <w:p w14:paraId="641D1EC1" w14:textId="15F41867" w:rsidR="00FB3076" w:rsidRDefault="00FB3076" w:rsidP="00FB3076">
      <w:pPr>
        <w:rPr>
          <w:rFonts w:asciiTheme="minorHAnsi" w:hAnsiTheme="minorHAnsi" w:cstheme="minorHAnsi"/>
        </w:rPr>
      </w:pPr>
      <w:r>
        <w:rPr>
          <w:rFonts w:asciiTheme="minorHAnsi" w:hAnsiTheme="minorHAnsi" w:cstheme="minorHAnsi"/>
        </w:rPr>
        <w:t xml:space="preserve">Pravica zaračunati pogodbeno kazen za zamudo ni pogojena z nastankom škode </w:t>
      </w:r>
      <w:r w:rsidR="004A7DB8">
        <w:rPr>
          <w:rFonts w:asciiTheme="minorHAnsi" w:hAnsiTheme="minorHAnsi" w:cstheme="minorHAnsi"/>
        </w:rPr>
        <w:t>naročniku</w:t>
      </w:r>
      <w:r>
        <w:rPr>
          <w:rFonts w:asciiTheme="minorHAnsi" w:hAnsiTheme="minorHAnsi" w:cstheme="minorHAnsi"/>
        </w:rPr>
        <w:t xml:space="preserve">. </w:t>
      </w:r>
    </w:p>
    <w:p w14:paraId="4C31B206" w14:textId="77777777" w:rsidR="00FB3076" w:rsidRDefault="00FB3076" w:rsidP="00FB3076">
      <w:pPr>
        <w:rPr>
          <w:rFonts w:asciiTheme="minorHAnsi" w:hAnsiTheme="minorHAnsi" w:cstheme="minorHAnsi"/>
        </w:rPr>
      </w:pPr>
    </w:p>
    <w:p w14:paraId="364A8B5E" w14:textId="77777777" w:rsidR="0021770C" w:rsidRDefault="0021770C" w:rsidP="0021770C">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14:paraId="13175BE6" w14:textId="3F5EC322" w:rsidR="00791786" w:rsidRDefault="00791786" w:rsidP="000A775C">
      <w:pPr>
        <w:rPr>
          <w:rFonts w:asciiTheme="minorHAnsi" w:hAnsiTheme="minorHAnsi" w:cstheme="minorHAnsi"/>
          <w:b/>
          <w:strike/>
        </w:rPr>
      </w:pPr>
    </w:p>
    <w:p w14:paraId="105F8739" w14:textId="77777777" w:rsidR="004A7DB8" w:rsidRPr="00D938ED" w:rsidRDefault="004A7DB8" w:rsidP="003F41E5">
      <w:pPr>
        <w:pStyle w:val="Naslov1"/>
      </w:pPr>
      <w:bookmarkStart w:id="21" w:name="_Toc131492518"/>
      <w:r w:rsidRPr="00B72E01">
        <w:lastRenderedPageBreak/>
        <w:t>POVRNITEV ŠKODE</w:t>
      </w:r>
      <w:bookmarkEnd w:id="21"/>
    </w:p>
    <w:p w14:paraId="3BD351F3" w14:textId="77777777" w:rsidR="004A7DB8" w:rsidRPr="00B72E01" w:rsidRDefault="004A7DB8" w:rsidP="004A7DB8">
      <w:pPr>
        <w:pStyle w:val="Naslov1"/>
        <w:spacing w:before="0" w:after="0" w:line="259" w:lineRule="auto"/>
      </w:pPr>
    </w:p>
    <w:p w14:paraId="34FBB29E" w14:textId="77777777" w:rsidR="004A7DB8"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2F5B7C76" w14:textId="1E823C22" w:rsidR="0021770C" w:rsidRPr="00D938ED" w:rsidRDefault="0021770C" w:rsidP="0021770C">
      <w:r>
        <w:t>V</w:t>
      </w:r>
      <w:r w:rsidRPr="004442EC">
        <w:t xml:space="preserve"> primeru, če bi </w:t>
      </w:r>
      <w:r>
        <w:t xml:space="preserve">naročniku </w:t>
      </w:r>
      <w:r w:rsidRPr="004442EC">
        <w:t xml:space="preserve">nastala zaradi neizpolnjevanja obveznosti </w:t>
      </w:r>
      <w:r>
        <w:t>izvajalca, ki so</w:t>
      </w:r>
      <w:r w:rsidRPr="004442EC">
        <w:t xml:space="preserve"> </w:t>
      </w:r>
      <w:r>
        <w:t>dogovorjene s to</w:t>
      </w:r>
      <w:r w:rsidRPr="004442EC">
        <w:t xml:space="preserve"> pogodb</w:t>
      </w:r>
      <w:r>
        <w:t xml:space="preserve">o, škoda,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3B6531">
        <w:t>ali unovčitve finančnega zavarovanja</w:t>
      </w:r>
      <w:r>
        <w:t>.</w:t>
      </w:r>
      <w:r w:rsidRPr="00D938ED">
        <w:t xml:space="preserve"> </w:t>
      </w:r>
    </w:p>
    <w:p w14:paraId="1A18093F" w14:textId="77777777" w:rsidR="004A7DB8" w:rsidRDefault="004A7DB8" w:rsidP="004A7DB8"/>
    <w:p w14:paraId="6EEBDCEC" w14:textId="77777777" w:rsidR="0021770C" w:rsidRPr="00894E7F" w:rsidRDefault="0021770C" w:rsidP="0021770C">
      <w:pPr>
        <w:rPr>
          <w:rFonts w:asciiTheme="minorHAnsi" w:hAnsiTheme="minorHAnsi" w:cstheme="minorHAnsi"/>
        </w:rPr>
      </w:pPr>
      <w:r>
        <w:rPr>
          <w:rFonts w:asciiTheme="minorHAnsi" w:hAnsiTheme="minorHAnsi" w:cstheme="minorHAnsi"/>
        </w:rPr>
        <w:t>Škodo, naročnik in izvajalec pobotata pri plačilu. V kolikor navedeno ni mogoče mora izvajalec plačati odškodnino v roku osmih (8) dni od prejema računa za odškodnino.</w:t>
      </w:r>
    </w:p>
    <w:p w14:paraId="2D63CD92" w14:textId="77777777" w:rsidR="004A7DB8" w:rsidRPr="00D938ED" w:rsidRDefault="004A7DB8" w:rsidP="004A7DB8"/>
    <w:p w14:paraId="68D22FE8" w14:textId="697D1CCE" w:rsidR="004A7DB8" w:rsidRPr="00D938ED" w:rsidRDefault="004A7DB8" w:rsidP="004A7DB8">
      <w:pPr>
        <w:rPr>
          <w:rFonts w:cs="Arial"/>
        </w:rPr>
      </w:pPr>
      <w:r w:rsidRPr="00D938ED">
        <w:t xml:space="preserve">Prav tako si </w:t>
      </w:r>
      <w:r>
        <w:t xml:space="preserve">naročnik </w:t>
      </w:r>
      <w:r w:rsidRPr="00D938ED">
        <w:t>v primeru</w:t>
      </w:r>
      <w:r>
        <w:t>, ko odstopi od pogodbe</w:t>
      </w:r>
      <w:r w:rsidRPr="00D938ED">
        <w:t>, iz razlogov, ki so na strani</w:t>
      </w:r>
      <w:r>
        <w:t xml:space="preserve"> izvajalca</w:t>
      </w:r>
      <w:r w:rsidRPr="00E75C9C">
        <w:t xml:space="preserve"> </w:t>
      </w:r>
      <w:r w:rsidRPr="00D938ED">
        <w:t>pridržuje pravico,</w:t>
      </w:r>
      <w:r>
        <w:t xml:space="preserve"> da </w:t>
      </w:r>
      <w:r w:rsidRPr="00D938ED">
        <w:rPr>
          <w:rFonts w:cs="Arial"/>
        </w:rPr>
        <w:t xml:space="preserve">na stroške </w:t>
      </w:r>
      <w:r>
        <w:rPr>
          <w:rFonts w:cs="Arial"/>
        </w:rPr>
        <w:t>izvajalca</w:t>
      </w:r>
      <w:r w:rsidRPr="00D938ED">
        <w:rPr>
          <w:rFonts w:cs="Arial"/>
        </w:rPr>
        <w:t xml:space="preserve"> kupi istovrstno blago enakih količin na osnovi </w:t>
      </w:r>
      <w:r w:rsidR="00936674">
        <w:rPr>
          <w:rFonts w:cs="Arial"/>
        </w:rPr>
        <w:t xml:space="preserve">oz. po pravilih </w:t>
      </w:r>
      <w:r w:rsidRPr="00D938ED">
        <w:rPr>
          <w:rFonts w:cs="Arial"/>
        </w:rPr>
        <w:t>kritnega nakupa</w:t>
      </w:r>
      <w:r>
        <w:rPr>
          <w:rFonts w:cs="Arial"/>
        </w:rPr>
        <w:t xml:space="preserve"> drugje</w:t>
      </w:r>
      <w:r w:rsidRPr="00D938ED">
        <w:rPr>
          <w:rFonts w:cs="Arial"/>
        </w:rPr>
        <w:t xml:space="preserve"> in hkrati zahteva </w:t>
      </w:r>
      <w:r>
        <w:rPr>
          <w:rFonts w:cs="Arial"/>
        </w:rPr>
        <w:t xml:space="preserve">od izvajalca </w:t>
      </w:r>
      <w:r w:rsidRPr="00D938ED">
        <w:rPr>
          <w:rFonts w:cs="Arial"/>
        </w:rPr>
        <w:t>povračilo škode.</w:t>
      </w:r>
    </w:p>
    <w:p w14:paraId="009439CE" w14:textId="0EC458C8" w:rsidR="004A7DB8" w:rsidRDefault="004A7DB8" w:rsidP="000A775C">
      <w:pPr>
        <w:rPr>
          <w:rFonts w:asciiTheme="minorHAnsi" w:hAnsiTheme="minorHAnsi" w:cstheme="minorHAnsi"/>
          <w:b/>
          <w:strike/>
        </w:rPr>
      </w:pPr>
    </w:p>
    <w:p w14:paraId="1914DD9A" w14:textId="77777777" w:rsidR="00EF79D2" w:rsidRDefault="00EF79D2" w:rsidP="00EF79D2">
      <w:pPr>
        <w:pStyle w:val="Naslov1"/>
        <w:rPr>
          <w:rFonts w:asciiTheme="minorHAnsi" w:hAnsiTheme="minorHAnsi" w:cstheme="minorHAnsi"/>
          <w:szCs w:val="24"/>
        </w:rPr>
      </w:pPr>
      <w:bookmarkStart w:id="22" w:name="_Toc131492519"/>
      <w:r>
        <w:rPr>
          <w:rFonts w:asciiTheme="minorHAnsi" w:hAnsiTheme="minorHAnsi" w:cstheme="minorHAnsi"/>
          <w:szCs w:val="24"/>
        </w:rPr>
        <w:t>AVTORSKE PRAVICE</w:t>
      </w:r>
      <w:bookmarkEnd w:id="22"/>
    </w:p>
    <w:p w14:paraId="50862D45" w14:textId="77777777" w:rsidR="00EF79D2" w:rsidRPr="00137E1B" w:rsidRDefault="00EF79D2" w:rsidP="00EF79D2"/>
    <w:p w14:paraId="46837F1E" w14:textId="77777777" w:rsidR="00EF79D2" w:rsidRPr="00DE184E" w:rsidRDefault="00EF79D2" w:rsidP="00EF79D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DB06D94" w14:textId="77777777" w:rsidR="00EF79D2" w:rsidRDefault="00EF79D2" w:rsidP="00EF79D2">
      <w:pPr>
        <w:rPr>
          <w:rFonts w:eastAsiaTheme="minorHAnsi" w:cs="Arial"/>
          <w:lang w:eastAsia="en-US"/>
        </w:rPr>
      </w:pPr>
      <w:r w:rsidRPr="00105F7F">
        <w:rPr>
          <w:rFonts w:eastAsiaTheme="minorHAnsi" w:cs="Arial"/>
          <w:lang w:eastAsia="en-US"/>
        </w:rPr>
        <w:t>Vsa dokumentacija in dokumenti, ki jih izvajalec v skladu s to pogodbo pripravi za naročnika, postanejo z izročitvijo last naročnika.</w:t>
      </w:r>
    </w:p>
    <w:p w14:paraId="34688BC7" w14:textId="77777777" w:rsidR="00EF79D2" w:rsidRDefault="00EF79D2" w:rsidP="00EF79D2">
      <w:pPr>
        <w:rPr>
          <w:rFonts w:asciiTheme="majorHAnsi" w:hAnsiTheme="majorHAnsi" w:cstheme="majorHAnsi"/>
        </w:rPr>
      </w:pPr>
    </w:p>
    <w:p w14:paraId="29C70FEF" w14:textId="77777777" w:rsidR="00EF79D2" w:rsidRDefault="00EF79D2" w:rsidP="00EF79D2">
      <w:pPr>
        <w:rPr>
          <w:rFonts w:eastAsiaTheme="minorHAnsi" w:cs="Arial"/>
          <w:lang w:eastAsia="en-US"/>
        </w:rPr>
      </w:pPr>
      <w:r w:rsidRPr="00E8310F">
        <w:rPr>
          <w:rFonts w:eastAsiaTheme="minorHAnsi" w:cs="Arial"/>
          <w:lang w:eastAsia="en-US"/>
        </w:rPr>
        <w:t xml:space="preserve">Izvajalec na naročnika ekskluzivno, neomejeno, za območje celotnega sveta in za tako dolg čas kot velja varstvo avtorskih pravic po pravu Republike Slovenije, na naročnika prenaša vse materialne avtorske pravice na vseh delih, ki jih izvajalec pripravi tekom izvajanja te pogodbe (med drugimi pravico reprodukcije, vključno s shranitvijo v elektronski obliki, pravico distribuiranja, pravico javnega prikazovanja, pravico predelave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54BB17F8" w14:textId="77777777" w:rsidR="00EF79D2" w:rsidRDefault="00EF79D2" w:rsidP="00EF79D2">
      <w:pPr>
        <w:rPr>
          <w:rFonts w:eastAsiaTheme="minorHAnsi" w:cs="Arial"/>
          <w:lang w:eastAsia="en-US"/>
        </w:rPr>
      </w:pPr>
    </w:p>
    <w:p w14:paraId="28935E43" w14:textId="77777777" w:rsidR="00EF79D2" w:rsidRPr="00043A39" w:rsidRDefault="00EF79D2" w:rsidP="00EF79D2">
      <w:pPr>
        <w:rPr>
          <w:rFonts w:eastAsiaTheme="minorHAnsi" w:cs="Arial"/>
          <w:lang w:eastAsia="en-US"/>
        </w:rPr>
      </w:pPr>
      <w:r>
        <w:rPr>
          <w:rFonts w:eastAsiaTheme="minorHAnsi" w:cs="Arial"/>
          <w:lang w:eastAsia="en-US"/>
        </w:rPr>
        <w:t>Plačilo za prenos pravic po tem členu je vključeno v dogovorjene pogodbene cene.</w:t>
      </w:r>
    </w:p>
    <w:p w14:paraId="1D8EAFC0" w14:textId="77777777" w:rsidR="00EF79D2" w:rsidRDefault="00EF79D2" w:rsidP="000A775C">
      <w:pPr>
        <w:rPr>
          <w:rFonts w:asciiTheme="minorHAnsi" w:hAnsiTheme="minorHAnsi" w:cstheme="minorHAnsi"/>
          <w:b/>
          <w:strike/>
        </w:rPr>
      </w:pPr>
    </w:p>
    <w:p w14:paraId="123C88DE" w14:textId="0719F814" w:rsidR="00791786" w:rsidRPr="00CC5B39" w:rsidRDefault="00791786" w:rsidP="000A775C">
      <w:pPr>
        <w:pStyle w:val="Naslov1"/>
      </w:pPr>
      <w:bookmarkStart w:id="23" w:name="_Toc131492520"/>
      <w:r w:rsidRPr="00CC5B39">
        <w:t>SKRBNIKI POGODBE</w:t>
      </w:r>
      <w:bookmarkEnd w:id="23"/>
    </w:p>
    <w:p w14:paraId="2B9CF54C" w14:textId="77777777" w:rsidR="00791786" w:rsidRPr="004B4730" w:rsidRDefault="00791786" w:rsidP="000A775C">
      <w:pPr>
        <w:rPr>
          <w:rFonts w:asciiTheme="minorHAnsi" w:hAnsiTheme="minorHAnsi" w:cstheme="minorHAnsi"/>
        </w:rPr>
      </w:pPr>
    </w:p>
    <w:p w14:paraId="3F7B3E39" w14:textId="77777777" w:rsidR="00791786" w:rsidRPr="004B4730" w:rsidRDefault="00791786"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9BD1C12" w14:textId="1B270ACF" w:rsidR="004A7DB8" w:rsidRDefault="004A7DB8" w:rsidP="004A7DB8">
      <w:pPr>
        <w:rPr>
          <w:rFonts w:cs="Arial"/>
        </w:rPr>
      </w:pPr>
      <w:r w:rsidRPr="004A7DB8">
        <w:rPr>
          <w:rFonts w:cs="Arial"/>
        </w:rPr>
        <w:t>Podpisniki te pogodbe imenujejo naslednje skrbnike:</w:t>
      </w:r>
    </w:p>
    <w:p w14:paraId="43D6567B" w14:textId="77777777" w:rsidR="004A7DB8" w:rsidRPr="004A7DB8" w:rsidRDefault="004A7DB8" w:rsidP="004A7DB8">
      <w:pPr>
        <w:rPr>
          <w:rFonts w:cs="Arial"/>
        </w:rPr>
      </w:pPr>
    </w:p>
    <w:p w14:paraId="66EACBA2" w14:textId="4277F83F" w:rsidR="004A7DB8" w:rsidRPr="004A7DB8" w:rsidRDefault="004A7DB8" w:rsidP="004A7DB8">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123C12B9" w14:textId="77777777" w:rsidTr="00466611">
        <w:tc>
          <w:tcPr>
            <w:tcW w:w="3983" w:type="dxa"/>
          </w:tcPr>
          <w:p w14:paraId="5892F1AC" w14:textId="77777777" w:rsidR="004A7DB8" w:rsidRPr="000654CB" w:rsidRDefault="004A7DB8" w:rsidP="00466611">
            <w:pPr>
              <w:jc w:val="center"/>
              <w:rPr>
                <w:rFonts w:cs="Arial"/>
                <w:b/>
              </w:rPr>
            </w:pPr>
            <w:r w:rsidRPr="000654CB">
              <w:rPr>
                <w:rFonts w:cs="Arial"/>
                <w:b/>
              </w:rPr>
              <w:t>Imenovanje</w:t>
            </w:r>
          </w:p>
        </w:tc>
        <w:tc>
          <w:tcPr>
            <w:tcW w:w="2794" w:type="dxa"/>
          </w:tcPr>
          <w:p w14:paraId="184E3BF0" w14:textId="77777777" w:rsidR="004A7DB8" w:rsidRPr="000654CB" w:rsidRDefault="004A7DB8" w:rsidP="00466611">
            <w:pPr>
              <w:jc w:val="center"/>
              <w:rPr>
                <w:rFonts w:cs="Arial"/>
                <w:b/>
              </w:rPr>
            </w:pPr>
            <w:r w:rsidRPr="000654CB">
              <w:rPr>
                <w:rFonts w:cs="Arial"/>
                <w:b/>
              </w:rPr>
              <w:t>Ime in priimek</w:t>
            </w:r>
          </w:p>
        </w:tc>
        <w:tc>
          <w:tcPr>
            <w:tcW w:w="2245" w:type="dxa"/>
          </w:tcPr>
          <w:p w14:paraId="0C5E219C" w14:textId="77777777" w:rsidR="004A7DB8" w:rsidRPr="000654CB" w:rsidRDefault="004A7DB8" w:rsidP="00466611">
            <w:pPr>
              <w:jc w:val="center"/>
              <w:rPr>
                <w:rFonts w:cs="Arial"/>
                <w:b/>
              </w:rPr>
            </w:pPr>
            <w:r w:rsidRPr="000654CB">
              <w:rPr>
                <w:rFonts w:cs="Arial"/>
                <w:b/>
              </w:rPr>
              <w:t>Kontaktni podatki</w:t>
            </w:r>
          </w:p>
        </w:tc>
      </w:tr>
      <w:tr w:rsidR="004A7DB8" w:rsidRPr="00E73635" w14:paraId="01364379" w14:textId="77777777" w:rsidTr="00466611">
        <w:tc>
          <w:tcPr>
            <w:tcW w:w="3983" w:type="dxa"/>
          </w:tcPr>
          <w:p w14:paraId="25A70DC3" w14:textId="77777777" w:rsidR="004A7DB8" w:rsidRPr="00E73635" w:rsidRDefault="004A7DB8" w:rsidP="00466611">
            <w:pPr>
              <w:rPr>
                <w:rFonts w:cs="Arial"/>
              </w:rPr>
            </w:pPr>
            <w:r w:rsidRPr="00E73635">
              <w:rPr>
                <w:rFonts w:cs="Arial"/>
              </w:rPr>
              <w:t>Skrbnik pogodbe:</w:t>
            </w:r>
          </w:p>
        </w:tc>
        <w:tc>
          <w:tcPr>
            <w:tcW w:w="2794" w:type="dxa"/>
          </w:tcPr>
          <w:p w14:paraId="14C7C16B" w14:textId="77777777" w:rsidR="004A7DB8" w:rsidRPr="00E73635" w:rsidRDefault="004A7DB8" w:rsidP="00466611">
            <w:pPr>
              <w:rPr>
                <w:rFonts w:cs="Arial"/>
              </w:rPr>
            </w:pPr>
          </w:p>
        </w:tc>
        <w:tc>
          <w:tcPr>
            <w:tcW w:w="2245" w:type="dxa"/>
          </w:tcPr>
          <w:p w14:paraId="4E53D59A" w14:textId="77777777" w:rsidR="004A7DB8" w:rsidRPr="00E73635" w:rsidRDefault="004A7DB8" w:rsidP="00466611">
            <w:pPr>
              <w:rPr>
                <w:rFonts w:cs="Arial"/>
              </w:rPr>
            </w:pPr>
          </w:p>
        </w:tc>
      </w:tr>
      <w:tr w:rsidR="005621C7" w:rsidRPr="00E73635" w14:paraId="44B5F2D6" w14:textId="77777777" w:rsidTr="00466611">
        <w:tc>
          <w:tcPr>
            <w:tcW w:w="3983" w:type="dxa"/>
          </w:tcPr>
          <w:p w14:paraId="1145C5A7" w14:textId="55788F94" w:rsidR="005621C7" w:rsidRPr="00E73635" w:rsidRDefault="005621C7" w:rsidP="00466611">
            <w:pPr>
              <w:rPr>
                <w:rFonts w:cs="Arial"/>
              </w:rPr>
            </w:pPr>
            <w:r>
              <w:rPr>
                <w:rFonts w:cs="Arial"/>
              </w:rPr>
              <w:t>Namestnik skrbnika pogodbe:</w:t>
            </w:r>
          </w:p>
        </w:tc>
        <w:tc>
          <w:tcPr>
            <w:tcW w:w="2794" w:type="dxa"/>
          </w:tcPr>
          <w:p w14:paraId="3CBC557C" w14:textId="77777777" w:rsidR="005621C7" w:rsidRPr="00E73635" w:rsidRDefault="005621C7" w:rsidP="00466611">
            <w:pPr>
              <w:rPr>
                <w:rFonts w:cs="Arial"/>
              </w:rPr>
            </w:pPr>
          </w:p>
        </w:tc>
        <w:tc>
          <w:tcPr>
            <w:tcW w:w="2245" w:type="dxa"/>
          </w:tcPr>
          <w:p w14:paraId="20284A45" w14:textId="77777777" w:rsidR="005621C7" w:rsidRPr="00E73635" w:rsidRDefault="005621C7" w:rsidP="00466611">
            <w:pPr>
              <w:rPr>
                <w:rFonts w:cs="Arial"/>
              </w:rPr>
            </w:pPr>
          </w:p>
        </w:tc>
      </w:tr>
    </w:tbl>
    <w:p w14:paraId="19C73A39" w14:textId="4B7AFC87" w:rsidR="004A7DB8" w:rsidRDefault="004A7DB8" w:rsidP="004A7DB8">
      <w:pPr>
        <w:rPr>
          <w:rFonts w:cs="Arial"/>
        </w:rPr>
      </w:pPr>
    </w:p>
    <w:p w14:paraId="4836B410" w14:textId="77777777" w:rsidR="00FE79AA" w:rsidRPr="004A7DB8" w:rsidRDefault="00FE79AA" w:rsidP="004A7DB8">
      <w:pPr>
        <w:rPr>
          <w:rFonts w:cs="Arial"/>
        </w:rPr>
      </w:pPr>
    </w:p>
    <w:p w14:paraId="0B115834" w14:textId="1A256575" w:rsidR="004A7DB8" w:rsidRPr="004A7DB8" w:rsidRDefault="004A7DB8" w:rsidP="004A7DB8">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2595C9AE" w14:textId="77777777" w:rsidTr="00466611">
        <w:tc>
          <w:tcPr>
            <w:tcW w:w="3982" w:type="dxa"/>
          </w:tcPr>
          <w:p w14:paraId="33718A69" w14:textId="77777777" w:rsidR="004A7DB8" w:rsidRPr="000654CB" w:rsidRDefault="004A7DB8" w:rsidP="00466611">
            <w:pPr>
              <w:jc w:val="center"/>
              <w:rPr>
                <w:rFonts w:cs="Arial"/>
                <w:b/>
              </w:rPr>
            </w:pPr>
            <w:r w:rsidRPr="000654CB">
              <w:rPr>
                <w:rFonts w:cs="Arial"/>
                <w:b/>
              </w:rPr>
              <w:t>Imenovanje</w:t>
            </w:r>
          </w:p>
        </w:tc>
        <w:tc>
          <w:tcPr>
            <w:tcW w:w="2795" w:type="dxa"/>
          </w:tcPr>
          <w:p w14:paraId="25D7B33A" w14:textId="77777777" w:rsidR="004A7DB8" w:rsidRPr="000654CB" w:rsidRDefault="004A7DB8" w:rsidP="00466611">
            <w:pPr>
              <w:jc w:val="center"/>
              <w:rPr>
                <w:rFonts w:cs="Arial"/>
                <w:b/>
              </w:rPr>
            </w:pPr>
            <w:r w:rsidRPr="000654CB">
              <w:rPr>
                <w:rFonts w:cs="Arial"/>
                <w:b/>
              </w:rPr>
              <w:t>Ime in priimek</w:t>
            </w:r>
          </w:p>
        </w:tc>
        <w:tc>
          <w:tcPr>
            <w:tcW w:w="2245" w:type="dxa"/>
          </w:tcPr>
          <w:p w14:paraId="5F03886E" w14:textId="77777777" w:rsidR="004A7DB8" w:rsidRPr="000654CB" w:rsidRDefault="004A7DB8" w:rsidP="00466611">
            <w:pPr>
              <w:jc w:val="center"/>
              <w:rPr>
                <w:rFonts w:cs="Arial"/>
                <w:b/>
              </w:rPr>
            </w:pPr>
            <w:r w:rsidRPr="000654CB">
              <w:rPr>
                <w:rFonts w:cs="Arial"/>
                <w:b/>
              </w:rPr>
              <w:t>Kontaktni podatki</w:t>
            </w:r>
          </w:p>
        </w:tc>
      </w:tr>
      <w:tr w:rsidR="004A7DB8" w:rsidRPr="008E036E" w14:paraId="4003CDD1" w14:textId="77777777" w:rsidTr="00466611">
        <w:tc>
          <w:tcPr>
            <w:tcW w:w="3982" w:type="dxa"/>
          </w:tcPr>
          <w:p w14:paraId="7E66CE9B" w14:textId="77777777" w:rsidR="004A7DB8" w:rsidRPr="008E036E" w:rsidRDefault="004A7DB8" w:rsidP="00466611">
            <w:pPr>
              <w:rPr>
                <w:rFonts w:cs="Arial"/>
              </w:rPr>
            </w:pPr>
            <w:r w:rsidRPr="008E036E">
              <w:rPr>
                <w:rFonts w:cs="Arial"/>
              </w:rPr>
              <w:t>Skrbnik pogodbe:</w:t>
            </w:r>
          </w:p>
        </w:tc>
        <w:tc>
          <w:tcPr>
            <w:tcW w:w="2795" w:type="dxa"/>
          </w:tcPr>
          <w:p w14:paraId="49110B91" w14:textId="77777777" w:rsidR="004A7DB8" w:rsidRPr="008E036E" w:rsidRDefault="004A7DB8" w:rsidP="00466611">
            <w:pPr>
              <w:rPr>
                <w:rFonts w:cs="Arial"/>
              </w:rPr>
            </w:pPr>
          </w:p>
        </w:tc>
        <w:tc>
          <w:tcPr>
            <w:tcW w:w="2245" w:type="dxa"/>
          </w:tcPr>
          <w:p w14:paraId="2DF58BE0" w14:textId="77777777" w:rsidR="004A7DB8" w:rsidRPr="008E036E" w:rsidRDefault="004A7DB8" w:rsidP="00466611">
            <w:pPr>
              <w:rPr>
                <w:rFonts w:cs="Arial"/>
              </w:rPr>
            </w:pPr>
          </w:p>
        </w:tc>
      </w:tr>
      <w:tr w:rsidR="005621C7" w:rsidRPr="008E036E" w14:paraId="2F448DF3" w14:textId="77777777" w:rsidTr="00466611">
        <w:tc>
          <w:tcPr>
            <w:tcW w:w="3982" w:type="dxa"/>
          </w:tcPr>
          <w:p w14:paraId="2C04CC6D" w14:textId="2AB1CFAE" w:rsidR="005621C7" w:rsidRPr="008E036E" w:rsidRDefault="005621C7" w:rsidP="00466611">
            <w:pPr>
              <w:rPr>
                <w:rFonts w:cs="Arial"/>
              </w:rPr>
            </w:pPr>
            <w:r>
              <w:rPr>
                <w:rFonts w:cs="Arial"/>
              </w:rPr>
              <w:t>Namestnik skrbnika pogodbe:</w:t>
            </w:r>
          </w:p>
        </w:tc>
        <w:tc>
          <w:tcPr>
            <w:tcW w:w="2795" w:type="dxa"/>
          </w:tcPr>
          <w:p w14:paraId="4F23431E" w14:textId="77777777" w:rsidR="005621C7" w:rsidRPr="008E036E" w:rsidRDefault="005621C7" w:rsidP="00466611">
            <w:pPr>
              <w:rPr>
                <w:rFonts w:cs="Arial"/>
              </w:rPr>
            </w:pPr>
          </w:p>
        </w:tc>
        <w:tc>
          <w:tcPr>
            <w:tcW w:w="2245" w:type="dxa"/>
          </w:tcPr>
          <w:p w14:paraId="16D2C7B8" w14:textId="77777777" w:rsidR="005621C7" w:rsidRPr="008E036E" w:rsidRDefault="005621C7" w:rsidP="00466611">
            <w:pPr>
              <w:rPr>
                <w:rFonts w:cs="Arial"/>
              </w:rPr>
            </w:pPr>
          </w:p>
        </w:tc>
      </w:tr>
    </w:tbl>
    <w:p w14:paraId="164DA98B" w14:textId="78181AB9" w:rsidR="004A7DB8" w:rsidRDefault="004A7DB8" w:rsidP="0049633C">
      <w:pPr>
        <w:pStyle w:val="Pripombabesedilo"/>
        <w:rPr>
          <w:b/>
          <w:bCs/>
          <w:kern w:val="32"/>
          <w:sz w:val="24"/>
          <w:szCs w:val="32"/>
        </w:rPr>
      </w:pPr>
    </w:p>
    <w:p w14:paraId="7CA7F910" w14:textId="7E8155F3" w:rsidR="003B6531" w:rsidRDefault="003B6531" w:rsidP="003B6531">
      <w:r>
        <w:t xml:space="preserve">V primeru spremembe skrbnikov iz tega člena, pogodbenima strankama ni potrebno skleniti aneksa k pogodbi. O spremembi se stranki pisno obvestita. </w:t>
      </w:r>
    </w:p>
    <w:p w14:paraId="4FC611DC" w14:textId="77777777" w:rsidR="003B6531" w:rsidRDefault="003B6531" w:rsidP="0049633C">
      <w:pPr>
        <w:pStyle w:val="Pripombabesedilo"/>
        <w:rPr>
          <w:b/>
          <w:bCs/>
          <w:kern w:val="32"/>
          <w:sz w:val="24"/>
          <w:szCs w:val="32"/>
        </w:rPr>
      </w:pPr>
    </w:p>
    <w:p w14:paraId="07DD952D" w14:textId="77777777" w:rsidR="004A7DB8" w:rsidRDefault="004A7DB8" w:rsidP="004A7DB8">
      <w:pPr>
        <w:pStyle w:val="Naslov1"/>
      </w:pPr>
      <w:bookmarkStart w:id="24" w:name="_Toc99019235"/>
      <w:bookmarkStart w:id="25" w:name="_Toc131492521"/>
      <w:r w:rsidRPr="00D20698">
        <w:lastRenderedPageBreak/>
        <w:t>POSLOVNA SKRIVNOST</w:t>
      </w:r>
      <w:bookmarkEnd w:id="24"/>
      <w:bookmarkEnd w:id="25"/>
    </w:p>
    <w:p w14:paraId="5AB09512" w14:textId="77777777" w:rsidR="004A7DB8" w:rsidRPr="00D20698" w:rsidRDefault="004A7DB8" w:rsidP="004A7DB8"/>
    <w:p w14:paraId="4353B672" w14:textId="77777777" w:rsidR="004A7DB8" w:rsidRPr="000654CB"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D8B0442" w14:textId="5F6B6523"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592F57CE" w14:textId="77777777" w:rsidR="004A7DB8" w:rsidRDefault="004A7DB8" w:rsidP="004A7DB8">
      <w:pPr>
        <w:overflowPunct w:val="0"/>
        <w:autoSpaceDE w:val="0"/>
        <w:autoSpaceDN w:val="0"/>
        <w:adjustRightInd w:val="0"/>
        <w:ind w:right="-2"/>
        <w:textAlignment w:val="baseline"/>
        <w:rPr>
          <w:rFonts w:cs="Arial"/>
        </w:rPr>
      </w:pPr>
    </w:p>
    <w:p w14:paraId="59126D47" w14:textId="28947DBE"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16879C55" w14:textId="77777777" w:rsidR="00FE79AA" w:rsidRDefault="00FE79AA" w:rsidP="004A7DB8">
      <w:pPr>
        <w:overflowPunct w:val="0"/>
        <w:autoSpaceDE w:val="0"/>
        <w:autoSpaceDN w:val="0"/>
        <w:adjustRightInd w:val="0"/>
        <w:ind w:right="-2"/>
        <w:textAlignment w:val="baseline"/>
        <w:rPr>
          <w:rFonts w:cs="Arial"/>
        </w:rPr>
      </w:pPr>
    </w:p>
    <w:p w14:paraId="32F72744" w14:textId="75A6AEAA" w:rsidR="004A7DB8" w:rsidRDefault="004A7DB8" w:rsidP="00FE79AA">
      <w:pPr>
        <w:overflowPunct w:val="0"/>
        <w:autoSpaceDE w:val="0"/>
        <w:autoSpaceDN w:val="0"/>
        <w:adjustRightInd w:val="0"/>
        <w:ind w:right="-2"/>
        <w:textAlignment w:val="baseline"/>
        <w:rPr>
          <w:rFonts w:cs="Arial"/>
        </w:rPr>
      </w:pPr>
      <w:r>
        <w:rPr>
          <w:rFonts w:cs="Arial"/>
        </w:rPr>
        <w:t>Izvajalec se zavezuje, da bo:</w:t>
      </w:r>
    </w:p>
    <w:p w14:paraId="4EAA39D0" w14:textId="77777777" w:rsidR="004A7DB8" w:rsidRPr="008F75CB" w:rsidRDefault="004A7DB8" w:rsidP="00FE79AA">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7378BFCB" w14:textId="45D0D684" w:rsidR="004A7DB8" w:rsidRPr="008F75CB" w:rsidRDefault="004A7DB8" w:rsidP="00FE79AA">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7A62C9C6" w14:textId="77777777" w:rsidR="004A7DB8" w:rsidRDefault="004A7DB8" w:rsidP="00FE79AA">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AF9F30B" w14:textId="5D49C238" w:rsidR="004A7DB8" w:rsidRPr="0049633C" w:rsidRDefault="004A7DB8" w:rsidP="00FE79AA">
      <w:pPr>
        <w:pStyle w:val="Pripombabesedilo"/>
        <w:rPr>
          <w:rFonts w:asciiTheme="minorHAnsi" w:hAnsiTheme="minorHAnsi" w:cstheme="minorHAnsi"/>
          <w:sz w:val="22"/>
          <w:szCs w:val="22"/>
        </w:rPr>
      </w:pPr>
    </w:p>
    <w:p w14:paraId="6BAAB28A" w14:textId="77777777" w:rsidR="0075301A" w:rsidRPr="004B4730" w:rsidRDefault="0075301A" w:rsidP="0075301A">
      <w:pPr>
        <w:pStyle w:val="Naslov1"/>
      </w:pPr>
      <w:bookmarkStart w:id="26" w:name="_Toc75370453"/>
      <w:bookmarkStart w:id="27" w:name="_Toc95471642"/>
      <w:bookmarkStart w:id="28" w:name="_Toc131492522"/>
      <w:r w:rsidRPr="00F2321D">
        <w:t>ODSTOP OD POGODBE</w:t>
      </w:r>
      <w:bookmarkEnd w:id="26"/>
      <w:bookmarkEnd w:id="27"/>
      <w:bookmarkEnd w:id="28"/>
    </w:p>
    <w:p w14:paraId="0E905079" w14:textId="77777777" w:rsidR="0075301A" w:rsidRPr="004B4730" w:rsidRDefault="0075301A" w:rsidP="0075301A">
      <w:pPr>
        <w:rPr>
          <w:rFonts w:asciiTheme="minorHAnsi" w:hAnsiTheme="minorHAnsi" w:cstheme="minorHAnsi"/>
        </w:rPr>
      </w:pPr>
    </w:p>
    <w:p w14:paraId="516BDAA4"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AFB79F" w14:textId="1D9F03F9"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3D2413C5"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2C175192"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15A12230"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61A93E3D" w14:textId="02359BAA" w:rsidR="0075301A" w:rsidRPr="003B6531" w:rsidRDefault="0075301A" w:rsidP="0075301A">
      <w:pPr>
        <w:pStyle w:val="Odstavekseznama"/>
        <w:numPr>
          <w:ilvl w:val="0"/>
          <w:numId w:val="10"/>
        </w:numPr>
        <w:spacing w:line="240" w:lineRule="auto"/>
        <w:rPr>
          <w:rFonts w:asciiTheme="minorHAnsi" w:hAnsiTheme="minorHAnsi" w:cstheme="minorHAnsi"/>
        </w:rPr>
      </w:pPr>
      <w:r w:rsidRPr="003B6531">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r w:rsidR="0021770C" w:rsidRPr="003B6531">
        <w:rPr>
          <w:rFonts w:asciiTheme="minorHAnsi" w:hAnsiTheme="minorHAnsi" w:cstheme="minorHAnsi"/>
        </w:rPr>
        <w:t>,</w:t>
      </w:r>
    </w:p>
    <w:p w14:paraId="34C589D8" w14:textId="6B5098D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7A693F6A" w14:textId="2EDC6785" w:rsidR="0075301A" w:rsidRDefault="0075301A" w:rsidP="0075301A">
      <w:pPr>
        <w:numPr>
          <w:ilvl w:val="12"/>
          <w:numId w:val="0"/>
        </w:numPr>
        <w:rPr>
          <w:rFonts w:cs="Arial"/>
        </w:rPr>
      </w:pPr>
    </w:p>
    <w:p w14:paraId="32B2B17B" w14:textId="63A8A4A2" w:rsidR="0075301A" w:rsidRPr="004B4730" w:rsidRDefault="0075301A" w:rsidP="0075301A">
      <w:pPr>
        <w:numPr>
          <w:ilvl w:val="12"/>
          <w:numId w:val="0"/>
        </w:numPr>
        <w:rPr>
          <w:rFonts w:asciiTheme="minorHAnsi" w:hAnsiTheme="minorHAnsi" w:cstheme="minorHAnsi"/>
        </w:rPr>
      </w:pPr>
      <w:r w:rsidRPr="00BD4476">
        <w:rPr>
          <w:rFonts w:cs="Arial"/>
        </w:rPr>
        <w:t>Naročnik si pridržuje</w:t>
      </w:r>
      <w:r>
        <w:rPr>
          <w:rFonts w:cs="Arial"/>
        </w:rPr>
        <w:t xml:space="preserve"> pravico do odstopa od pogodbe pred </w:t>
      </w:r>
      <w:r w:rsidR="00A6423B">
        <w:rPr>
          <w:rFonts w:cs="Arial"/>
        </w:rPr>
        <w:t>potekom roka veljavnosti pogodbe</w:t>
      </w:r>
      <w:r>
        <w:rPr>
          <w:rFonts w:cs="Arial"/>
        </w:rPr>
        <w:t xml:space="preserve">,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sidR="00A6423B">
        <w:rPr>
          <w:rFonts w:cs="Arial"/>
        </w:rPr>
        <w:t xml:space="preserve"> </w:t>
      </w:r>
    </w:p>
    <w:p w14:paraId="0C4F8BC9" w14:textId="77777777" w:rsidR="0075301A" w:rsidRDefault="0075301A" w:rsidP="0075301A">
      <w:pPr>
        <w:rPr>
          <w:rFonts w:asciiTheme="minorHAnsi" w:hAnsiTheme="minorHAnsi" w:cstheme="minorHAnsi"/>
        </w:rPr>
      </w:pPr>
    </w:p>
    <w:p w14:paraId="62B25829" w14:textId="2BF99CAA" w:rsidR="0075301A" w:rsidRDefault="0075301A" w:rsidP="0075301A">
      <w:pPr>
        <w:rPr>
          <w:rFonts w:asciiTheme="minorHAnsi" w:hAnsiTheme="minorHAnsi" w:cstheme="minorHAnsi"/>
        </w:rPr>
      </w:pPr>
      <w:r>
        <w:rPr>
          <w:rFonts w:asciiTheme="minorHAnsi" w:hAnsiTheme="minorHAnsi" w:cstheme="minorHAnsi"/>
        </w:rPr>
        <w:t xml:space="preserve">Odstop učinkuje z dne, ko </w:t>
      </w:r>
      <w:r w:rsidR="00B85DD7">
        <w:rPr>
          <w:rFonts w:asciiTheme="minorHAnsi" w:hAnsiTheme="minorHAnsi" w:cstheme="minorHAnsi"/>
        </w:rPr>
        <w:t xml:space="preserve">izvajalec </w:t>
      </w:r>
      <w:r>
        <w:rPr>
          <w:rFonts w:asciiTheme="minorHAnsi" w:hAnsiTheme="minorHAnsi" w:cstheme="minorHAnsi"/>
        </w:rPr>
        <w:t>prejme pisno obvestilo naročnika o odstopu s priporočeno pošto.</w:t>
      </w:r>
    </w:p>
    <w:p w14:paraId="75EF1D44" w14:textId="03593762" w:rsidR="004A7DB8" w:rsidRDefault="004A7DB8" w:rsidP="0075301A">
      <w:pPr>
        <w:rPr>
          <w:rFonts w:asciiTheme="minorHAnsi" w:hAnsiTheme="minorHAnsi" w:cstheme="minorHAnsi"/>
        </w:rPr>
      </w:pPr>
    </w:p>
    <w:p w14:paraId="728C7F50" w14:textId="77777777" w:rsidR="004A7DB8" w:rsidRDefault="004A7DB8" w:rsidP="004A7DB8">
      <w:pPr>
        <w:pStyle w:val="Naslov1"/>
        <w:rPr>
          <w:szCs w:val="24"/>
        </w:rPr>
      </w:pPr>
      <w:bookmarkStart w:id="29" w:name="_Toc99019237"/>
      <w:bookmarkStart w:id="30" w:name="_Toc131492523"/>
      <w:r w:rsidRPr="000654CB">
        <w:rPr>
          <w:szCs w:val="24"/>
        </w:rPr>
        <w:t>PROTIKORUPCIJSKA KLAVZULA</w:t>
      </w:r>
      <w:bookmarkEnd w:id="29"/>
      <w:bookmarkEnd w:id="30"/>
    </w:p>
    <w:p w14:paraId="12FD1B79" w14:textId="77777777" w:rsidR="004A7DB8" w:rsidRPr="00D20698" w:rsidRDefault="004A7DB8" w:rsidP="004A7DB8"/>
    <w:p w14:paraId="1313AABB" w14:textId="77777777" w:rsidR="004A7DB8" w:rsidRPr="008E036E"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897D21" w14:textId="648D03B6" w:rsidR="004A7DB8" w:rsidRPr="008E036E" w:rsidRDefault="004A7DB8" w:rsidP="000D6D44">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599259D7" w14:textId="77777777" w:rsidR="004A7DB8" w:rsidRPr="00E87991" w:rsidRDefault="004A7DB8" w:rsidP="000D6D44">
      <w:pPr>
        <w:pStyle w:val="Odstavekseznama"/>
        <w:numPr>
          <w:ilvl w:val="0"/>
          <w:numId w:val="18"/>
        </w:numPr>
        <w:spacing w:line="240" w:lineRule="auto"/>
        <w:rPr>
          <w:rFonts w:ascii="Arial" w:hAnsi="Arial" w:cs="Arial"/>
        </w:rPr>
      </w:pPr>
      <w:r w:rsidRPr="00E87991">
        <w:rPr>
          <w:rFonts w:ascii="Arial" w:hAnsi="Arial" w:cs="Arial"/>
        </w:rPr>
        <w:t>pridobitev posla ali</w:t>
      </w:r>
    </w:p>
    <w:p w14:paraId="5E8D7AE0" w14:textId="77777777" w:rsidR="004A7DB8" w:rsidRPr="00E87991" w:rsidRDefault="004A7DB8" w:rsidP="000D6D44">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74AFC12F" w14:textId="77777777" w:rsidR="004A7DB8" w:rsidRPr="00E87991" w:rsidRDefault="004A7DB8" w:rsidP="000D6D44">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59311CD" w14:textId="7229D414" w:rsidR="004A7DB8" w:rsidRDefault="004A7DB8" w:rsidP="000D6D44">
      <w:pPr>
        <w:pStyle w:val="Odstavekseznama"/>
        <w:numPr>
          <w:ilvl w:val="0"/>
          <w:numId w:val="18"/>
        </w:numPr>
        <w:spacing w:line="240" w:lineRule="auto"/>
        <w:rPr>
          <w:rFonts w:ascii="Arial" w:hAnsi="Arial" w:cs="Arial"/>
        </w:rPr>
      </w:pPr>
      <w:r w:rsidRPr="00E87991">
        <w:rPr>
          <w:rFonts w:ascii="Arial" w:hAnsi="Arial" w:cs="Arial"/>
        </w:rPr>
        <w:lastRenderedPageBreak/>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9B9E678" w14:textId="77777777" w:rsidR="004A7DB8" w:rsidRPr="004A7DB8" w:rsidRDefault="004A7DB8" w:rsidP="004A7DB8">
      <w:pPr>
        <w:rPr>
          <w:rFonts w:cs="Arial"/>
        </w:rPr>
      </w:pPr>
    </w:p>
    <w:p w14:paraId="51EBC4FD" w14:textId="7237D917" w:rsidR="00D86C42" w:rsidRPr="00CC5B39" w:rsidRDefault="00D86C42" w:rsidP="000A775C">
      <w:pPr>
        <w:pStyle w:val="Naslov1"/>
      </w:pPr>
      <w:bookmarkStart w:id="31" w:name="_Toc131492524"/>
      <w:r w:rsidRPr="00CC5B39">
        <w:t>RAZVEZNI POGOJ</w:t>
      </w:r>
      <w:bookmarkEnd w:id="31"/>
    </w:p>
    <w:p w14:paraId="667D1C5B" w14:textId="77777777" w:rsidR="004A7DB8" w:rsidRPr="00FA42CD"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2D131DF" w14:textId="77777777" w:rsidR="000D6D44" w:rsidRPr="0016760E" w:rsidRDefault="000D6D44" w:rsidP="000D6D44">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1E72FA53" w14:textId="758B1A65" w:rsidR="000D6D44" w:rsidRDefault="000D6D44" w:rsidP="000D6D44">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sidR="005328E6">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3BFA127A" w14:textId="77777777" w:rsidR="000D6D44" w:rsidRDefault="000D6D44" w:rsidP="000D6D44">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3A3A160" w14:textId="77777777" w:rsidR="000D6D44" w:rsidRDefault="000D6D44" w:rsidP="000D6D44">
      <w:pPr>
        <w:rPr>
          <w:rFonts w:asciiTheme="majorHAnsi" w:hAnsiTheme="majorHAnsi" w:cstheme="majorHAnsi"/>
        </w:rPr>
      </w:pPr>
    </w:p>
    <w:p w14:paraId="37728531" w14:textId="12C81391" w:rsidR="000D6D44" w:rsidRDefault="000D6D44" w:rsidP="000D6D44">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67. člena ZJN-3</w:t>
      </w:r>
      <w:r w:rsidRPr="006E48D6">
        <w:rPr>
          <w:rFonts w:asciiTheme="majorHAnsi" w:hAnsiTheme="majorHAnsi" w:cstheme="majorHAnsi"/>
        </w:rPr>
        <w:t xml:space="preserve">. </w:t>
      </w:r>
    </w:p>
    <w:p w14:paraId="20A35E5F" w14:textId="77777777" w:rsidR="000D6D44" w:rsidRDefault="000D6D44" w:rsidP="000D6D44">
      <w:pPr>
        <w:rPr>
          <w:rFonts w:asciiTheme="majorHAnsi" w:hAnsiTheme="majorHAnsi" w:cstheme="majorHAnsi"/>
        </w:rPr>
      </w:pPr>
    </w:p>
    <w:p w14:paraId="119A8BDD" w14:textId="77777777" w:rsidR="000D6D44" w:rsidRDefault="000D6D44" w:rsidP="000D6D44">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70F45FAB" w14:textId="77777777" w:rsidR="000D6D44" w:rsidRDefault="000D6D44" w:rsidP="000D6D44">
      <w:pPr>
        <w:rPr>
          <w:rFonts w:asciiTheme="majorHAnsi" w:hAnsiTheme="majorHAnsi" w:cstheme="majorHAnsi"/>
        </w:rPr>
      </w:pPr>
    </w:p>
    <w:p w14:paraId="5DE53C53" w14:textId="4CDAE387" w:rsidR="00605367" w:rsidRPr="008D12C0" w:rsidRDefault="000D6D44" w:rsidP="000A775C">
      <w:pPr>
        <w:rPr>
          <w:rFonts w:asciiTheme="majorHAnsi" w:hAnsiTheme="majorHAnsi" w:cstheme="majorHAnsi"/>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6FE96655" w14:textId="77777777" w:rsidR="00317627" w:rsidRPr="004B4730" w:rsidRDefault="00317627" w:rsidP="000A775C">
      <w:pPr>
        <w:pStyle w:val="Naslov1"/>
        <w:rPr>
          <w:rFonts w:asciiTheme="minorHAnsi" w:hAnsiTheme="minorHAnsi" w:cstheme="minorHAnsi"/>
          <w:szCs w:val="24"/>
        </w:rPr>
      </w:pPr>
      <w:bookmarkStart w:id="32" w:name="_Toc131492525"/>
      <w:r w:rsidRPr="004B4730">
        <w:rPr>
          <w:rFonts w:asciiTheme="minorHAnsi" w:hAnsiTheme="minorHAnsi" w:cstheme="minorHAnsi"/>
          <w:szCs w:val="24"/>
        </w:rPr>
        <w:t>PREHODNA IN KONČNA DOLOČILA</w:t>
      </w:r>
      <w:bookmarkEnd w:id="32"/>
    </w:p>
    <w:p w14:paraId="6807B400" w14:textId="77777777" w:rsidR="00D206D1" w:rsidRPr="004B4730" w:rsidRDefault="00D206D1" w:rsidP="000A775C">
      <w:pPr>
        <w:rPr>
          <w:rFonts w:asciiTheme="minorHAnsi" w:hAnsiTheme="minorHAnsi" w:cstheme="minorHAnsi"/>
        </w:rPr>
      </w:pPr>
    </w:p>
    <w:p w14:paraId="0A915E3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C766920" w14:textId="77777777"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49C18673" w14:textId="77777777" w:rsidR="00B14899" w:rsidRPr="004B4730" w:rsidRDefault="00B14899" w:rsidP="000A775C">
      <w:pPr>
        <w:rPr>
          <w:rFonts w:asciiTheme="minorHAnsi" w:hAnsiTheme="minorHAnsi" w:cstheme="minorHAnsi"/>
        </w:rPr>
      </w:pPr>
    </w:p>
    <w:p w14:paraId="204FC06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22EAB89"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6BA79DA1" w14:textId="77777777" w:rsidR="00120FAA" w:rsidRPr="004B4730" w:rsidRDefault="00120FAA" w:rsidP="00492B79">
      <w:pPr>
        <w:pStyle w:val="Telobesedila"/>
        <w:spacing w:after="0"/>
        <w:rPr>
          <w:rFonts w:asciiTheme="minorHAnsi" w:hAnsiTheme="minorHAnsi" w:cstheme="minorHAnsi"/>
        </w:rPr>
      </w:pPr>
    </w:p>
    <w:p w14:paraId="4512D94D"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7DB85DC" w14:textId="23FC6096" w:rsidR="0021770C" w:rsidRPr="005310B3" w:rsidRDefault="0021770C" w:rsidP="0021770C">
      <w:pPr>
        <w:rPr>
          <w:rFonts w:cs="Arial"/>
          <w:i/>
          <w:sz w:val="18"/>
          <w:szCs w:val="18"/>
        </w:rPr>
      </w:pPr>
      <w:r w:rsidRPr="005310B3">
        <w:rPr>
          <w:rFonts w:cs="Arial"/>
        </w:rPr>
        <w:t xml:space="preserve">Pogodba je podpisana v </w:t>
      </w:r>
      <w:r w:rsidR="005310B3" w:rsidRPr="005310B3">
        <w:rPr>
          <w:rFonts w:cs="Arial"/>
        </w:rPr>
        <w:t>dveh</w:t>
      </w:r>
      <w:r w:rsidRPr="005310B3">
        <w:rPr>
          <w:rFonts w:cs="Arial"/>
        </w:rPr>
        <w:t xml:space="preserve"> (</w:t>
      </w:r>
      <w:r w:rsidR="005310B3" w:rsidRPr="005310B3">
        <w:rPr>
          <w:rFonts w:cs="Arial"/>
        </w:rPr>
        <w:t>2</w:t>
      </w:r>
      <w:r w:rsidRPr="005310B3">
        <w:rPr>
          <w:rFonts w:cs="Arial"/>
        </w:rPr>
        <w:t xml:space="preserve">) originalnih izvodih, tako da vsaka pogodbena stranka prejme po </w:t>
      </w:r>
      <w:r w:rsidR="005310B3" w:rsidRPr="005310B3">
        <w:rPr>
          <w:rFonts w:cs="Arial"/>
        </w:rPr>
        <w:t>en</w:t>
      </w:r>
      <w:r w:rsidRPr="005310B3">
        <w:rPr>
          <w:rFonts w:cs="Arial"/>
        </w:rPr>
        <w:t xml:space="preserve"> (</w:t>
      </w:r>
      <w:r w:rsidR="005310B3" w:rsidRPr="005310B3">
        <w:rPr>
          <w:rFonts w:cs="Arial"/>
        </w:rPr>
        <w:t>1</w:t>
      </w:r>
      <w:r w:rsidRPr="005310B3">
        <w:rPr>
          <w:rFonts w:cs="Arial"/>
        </w:rPr>
        <w:t>) originaln</w:t>
      </w:r>
      <w:r w:rsidR="005310B3" w:rsidRPr="005310B3">
        <w:rPr>
          <w:rFonts w:cs="Arial"/>
        </w:rPr>
        <w:t>i</w:t>
      </w:r>
      <w:r w:rsidRPr="005310B3">
        <w:rPr>
          <w:rFonts w:cs="Arial"/>
        </w:rPr>
        <w:t xml:space="preserve"> izvod.</w:t>
      </w:r>
      <w:r w:rsidRPr="005310B3">
        <w:rPr>
          <w:rFonts w:cs="Arial"/>
          <w:i/>
          <w:sz w:val="18"/>
          <w:szCs w:val="18"/>
        </w:rPr>
        <w:t xml:space="preserve"> </w:t>
      </w:r>
    </w:p>
    <w:p w14:paraId="1F36EFAD" w14:textId="77777777" w:rsidR="00AE3EA3" w:rsidRPr="004B4730" w:rsidRDefault="00AE3EA3" w:rsidP="000A775C">
      <w:pPr>
        <w:jc w:val="center"/>
        <w:rPr>
          <w:rFonts w:asciiTheme="minorHAnsi" w:hAnsiTheme="minorHAnsi" w:cstheme="minorHAnsi"/>
          <w:b/>
          <w:bCs/>
        </w:rPr>
      </w:pPr>
    </w:p>
    <w:p w14:paraId="19958190" w14:textId="77777777" w:rsidR="00762580"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00762580" w:rsidRPr="004B4730">
        <w:rPr>
          <w:rFonts w:asciiTheme="minorHAnsi" w:hAnsiTheme="minorHAnsi" w:cstheme="minorHAnsi"/>
          <w:b/>
        </w:rPr>
        <w:t xml:space="preserve"> </w:t>
      </w:r>
    </w:p>
    <w:p w14:paraId="50B0DE2B" w14:textId="7A412C56" w:rsidR="003229CD" w:rsidRPr="005310B3" w:rsidRDefault="003229CD" w:rsidP="003229CD">
      <w:pPr>
        <w:rPr>
          <w:rFonts w:cs="Arial"/>
        </w:rPr>
      </w:pPr>
      <w:r w:rsidRPr="005310B3">
        <w:rPr>
          <w:rFonts w:cs="Arial"/>
        </w:rPr>
        <w:t xml:space="preserve">Pogodba je sklenjena z dnem podpisa obeh pogodbenih strank </w:t>
      </w:r>
      <w:r w:rsidRPr="005310B3">
        <w:rPr>
          <w:rFonts w:asciiTheme="minorHAnsi" w:hAnsiTheme="minorHAnsi" w:cstheme="minorHAnsi"/>
        </w:rPr>
        <w:t xml:space="preserve">in </w:t>
      </w:r>
      <w:r w:rsidRPr="005310B3">
        <w:rPr>
          <w:rFonts w:cs="Arial"/>
        </w:rPr>
        <w:t xml:space="preserve">stopi v veljavo </w:t>
      </w:r>
      <w:r w:rsidRPr="005310B3">
        <w:rPr>
          <w:rFonts w:asciiTheme="minorHAnsi" w:hAnsiTheme="minorHAnsi" w:cstheme="minorHAnsi"/>
        </w:rPr>
        <w:t xml:space="preserve">pod </w:t>
      </w:r>
      <w:proofErr w:type="spellStart"/>
      <w:r w:rsidRPr="005310B3">
        <w:rPr>
          <w:rFonts w:asciiTheme="minorHAnsi" w:hAnsiTheme="minorHAnsi" w:cstheme="minorHAnsi"/>
        </w:rPr>
        <w:t>odložnim</w:t>
      </w:r>
      <w:proofErr w:type="spellEnd"/>
      <w:r w:rsidRPr="005310B3">
        <w:rPr>
          <w:rFonts w:asciiTheme="minorHAnsi" w:hAnsiTheme="minorHAnsi" w:cstheme="minorHAnsi"/>
        </w:rPr>
        <w:t xml:space="preserve"> pogojem predložitve finančnega zavarovanja za dobro izvedbo pogodbenih obveznosti</w:t>
      </w:r>
      <w:r w:rsidRPr="005310B3">
        <w:rPr>
          <w:rFonts w:cs="Arial"/>
        </w:rPr>
        <w:t xml:space="preserve">. </w:t>
      </w:r>
    </w:p>
    <w:p w14:paraId="2C480398" w14:textId="77777777" w:rsidR="003229CD" w:rsidRPr="003229CD" w:rsidRDefault="003229CD" w:rsidP="003229CD">
      <w:pPr>
        <w:rPr>
          <w:rFonts w:cs="Arial"/>
        </w:rPr>
      </w:pPr>
    </w:p>
    <w:p w14:paraId="61BEAE3E" w14:textId="07BC3E6E" w:rsidR="003229CD" w:rsidRDefault="00CB0DFB" w:rsidP="003229CD">
      <w:r>
        <w:t>Ne glede na zgoraj navedeno, p</w:t>
      </w:r>
      <w:r w:rsidRPr="0050500E">
        <w:t xml:space="preserve">ogodba </w:t>
      </w:r>
      <w:r w:rsidR="003229CD" w:rsidRPr="0050500E">
        <w:t xml:space="preserve">velja </w:t>
      </w:r>
      <w:r w:rsidR="00336E24">
        <w:t>za obdobje štirih (4) let</w:t>
      </w:r>
      <w:r w:rsidR="00836D60">
        <w:t xml:space="preserve">, šteto od sklenitve pogodbe oz. v primeru, da </w:t>
      </w:r>
      <w:r w:rsidR="00861132">
        <w:t xml:space="preserve">je le-ta sklenjena pred </w:t>
      </w:r>
      <w:r w:rsidR="00336E24">
        <w:t>1. 8. 2023</w:t>
      </w:r>
      <w:r w:rsidR="00861132">
        <w:t xml:space="preserve">, pa pogodba velja </w:t>
      </w:r>
      <w:r w:rsidR="00336E24">
        <w:t>štiri (4</w:t>
      </w:r>
      <w:r w:rsidR="00861132">
        <w:t xml:space="preserve">) </w:t>
      </w:r>
      <w:r w:rsidR="00336E24">
        <w:t>leta</w:t>
      </w:r>
      <w:r w:rsidR="00FE79AA">
        <w:t xml:space="preserve"> </w:t>
      </w:r>
      <w:r w:rsidR="00861132">
        <w:t xml:space="preserve">šteto </w:t>
      </w:r>
      <w:r w:rsidR="00336E24">
        <w:t>od 1. 8. 2023</w:t>
      </w:r>
      <w:r w:rsidR="00861132">
        <w:t>.</w:t>
      </w:r>
    </w:p>
    <w:p w14:paraId="00A738A6" w14:textId="770053CB" w:rsidR="00526E26" w:rsidRPr="004B4730" w:rsidRDefault="00526E26" w:rsidP="000A775C">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306A4536" w14:textId="77777777" w:rsidTr="00762580">
        <w:trPr>
          <w:trHeight w:val="1076"/>
        </w:trPr>
        <w:tc>
          <w:tcPr>
            <w:tcW w:w="4428" w:type="dxa"/>
          </w:tcPr>
          <w:p w14:paraId="2A34E171"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lastRenderedPageBreak/>
              <w:t>IZVAJALEC</w:t>
            </w:r>
          </w:p>
          <w:p w14:paraId="49B97B2D" w14:textId="77777777" w:rsidR="00762580" w:rsidRPr="004B4730" w:rsidRDefault="00762580" w:rsidP="000A775C">
            <w:pPr>
              <w:jc w:val="center"/>
              <w:rPr>
                <w:rFonts w:asciiTheme="minorHAnsi" w:hAnsiTheme="minorHAnsi" w:cstheme="minorHAnsi"/>
              </w:rPr>
            </w:pPr>
          </w:p>
          <w:p w14:paraId="6BB74B7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1D816B5"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direktor</w:t>
            </w:r>
          </w:p>
        </w:tc>
        <w:tc>
          <w:tcPr>
            <w:tcW w:w="4784" w:type="dxa"/>
          </w:tcPr>
          <w:p w14:paraId="09EC1A5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41BC17F5" w14:textId="77777777" w:rsidR="00762580" w:rsidRPr="004B4730" w:rsidRDefault="00762580" w:rsidP="000A775C">
            <w:pPr>
              <w:jc w:val="center"/>
              <w:rPr>
                <w:rFonts w:asciiTheme="minorHAnsi" w:hAnsiTheme="minorHAnsi" w:cstheme="minorHAnsi"/>
              </w:rPr>
            </w:pPr>
          </w:p>
          <w:p w14:paraId="26FEFF81" w14:textId="77777777" w:rsidR="003229CD" w:rsidRPr="005310B3" w:rsidRDefault="003229CD" w:rsidP="003229CD">
            <w:pPr>
              <w:jc w:val="center"/>
              <w:rPr>
                <w:rFonts w:cs="Arial"/>
              </w:rPr>
            </w:pPr>
            <w:r w:rsidRPr="005310B3">
              <w:rPr>
                <w:rFonts w:cs="Arial"/>
              </w:rPr>
              <w:t>mag. Andrej KUŽNER</w:t>
            </w:r>
          </w:p>
          <w:p w14:paraId="1F9CCD6F" w14:textId="1C94253C" w:rsidR="003229CD" w:rsidRPr="005310B3" w:rsidRDefault="00E7546D" w:rsidP="003229CD">
            <w:pPr>
              <w:jc w:val="center"/>
              <w:rPr>
                <w:rFonts w:cs="Arial"/>
              </w:rPr>
            </w:pPr>
            <w:r>
              <w:rPr>
                <w:rFonts w:cs="Arial"/>
              </w:rPr>
              <w:t>direktor</w:t>
            </w:r>
          </w:p>
          <w:p w14:paraId="7C17998A" w14:textId="284FC8C2" w:rsidR="00762580" w:rsidRPr="004B4730" w:rsidRDefault="00762580" w:rsidP="003229CD">
            <w:pPr>
              <w:jc w:val="center"/>
              <w:rPr>
                <w:rFonts w:asciiTheme="minorHAnsi" w:hAnsiTheme="minorHAnsi" w:cstheme="minorHAnsi"/>
              </w:rPr>
            </w:pPr>
          </w:p>
        </w:tc>
      </w:tr>
      <w:tr w:rsidR="00762580" w:rsidRPr="004B4730" w14:paraId="0A661463" w14:textId="77777777" w:rsidTr="00762580">
        <w:tc>
          <w:tcPr>
            <w:tcW w:w="4428" w:type="dxa"/>
          </w:tcPr>
          <w:p w14:paraId="77EDE8AE" w14:textId="77777777" w:rsidR="00762580" w:rsidRPr="004B4730" w:rsidRDefault="00762580" w:rsidP="000A775C">
            <w:pPr>
              <w:jc w:val="center"/>
              <w:rPr>
                <w:rFonts w:asciiTheme="minorHAnsi" w:hAnsiTheme="minorHAnsi" w:cstheme="minorHAnsi"/>
              </w:rPr>
            </w:pPr>
          </w:p>
          <w:p w14:paraId="7D0440A9" w14:textId="77777777" w:rsidR="00762580" w:rsidRPr="004B4730" w:rsidRDefault="00762580" w:rsidP="000A775C">
            <w:pPr>
              <w:jc w:val="center"/>
              <w:rPr>
                <w:rFonts w:asciiTheme="minorHAnsi" w:hAnsiTheme="minorHAnsi" w:cstheme="minorHAnsi"/>
              </w:rPr>
            </w:pPr>
          </w:p>
          <w:p w14:paraId="27319180" w14:textId="77777777" w:rsidR="00762580" w:rsidRPr="004B4730" w:rsidRDefault="00762580" w:rsidP="000A775C">
            <w:pPr>
              <w:jc w:val="center"/>
              <w:rPr>
                <w:rFonts w:asciiTheme="minorHAnsi" w:hAnsiTheme="minorHAnsi" w:cstheme="minorHAnsi"/>
              </w:rPr>
            </w:pPr>
          </w:p>
          <w:p w14:paraId="33A7A9F3"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422FAFEF" w14:textId="77777777" w:rsidR="00702A9C" w:rsidRPr="004B4730" w:rsidRDefault="00702A9C" w:rsidP="000A775C">
            <w:pPr>
              <w:jc w:val="left"/>
              <w:rPr>
                <w:rFonts w:asciiTheme="minorHAnsi" w:hAnsiTheme="minorHAnsi" w:cstheme="minorHAnsi"/>
              </w:rPr>
            </w:pPr>
          </w:p>
          <w:p w14:paraId="6901E030" w14:textId="77777777" w:rsidR="005161A8" w:rsidRDefault="005161A8" w:rsidP="000A775C">
            <w:pPr>
              <w:jc w:val="left"/>
              <w:rPr>
                <w:rFonts w:asciiTheme="minorHAnsi" w:hAnsiTheme="minorHAnsi" w:cstheme="minorHAnsi"/>
              </w:rPr>
            </w:pPr>
          </w:p>
          <w:p w14:paraId="3A7D49CD" w14:textId="37F910AF"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84" w:type="dxa"/>
          </w:tcPr>
          <w:p w14:paraId="55157BA3" w14:textId="77777777" w:rsidR="00762580" w:rsidRPr="004B4730" w:rsidRDefault="00762580" w:rsidP="000A775C">
            <w:pPr>
              <w:jc w:val="center"/>
              <w:rPr>
                <w:rFonts w:asciiTheme="minorHAnsi" w:hAnsiTheme="minorHAnsi" w:cstheme="minorHAnsi"/>
              </w:rPr>
            </w:pPr>
          </w:p>
          <w:p w14:paraId="343500D8" w14:textId="77777777" w:rsidR="00762580" w:rsidRPr="004B4730" w:rsidRDefault="00762580" w:rsidP="000A775C">
            <w:pPr>
              <w:jc w:val="center"/>
              <w:rPr>
                <w:rFonts w:asciiTheme="minorHAnsi" w:hAnsiTheme="minorHAnsi" w:cstheme="minorHAnsi"/>
              </w:rPr>
            </w:pPr>
          </w:p>
          <w:p w14:paraId="706E3622"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4F1FA41F" w14:textId="77777777" w:rsidR="00702A9C" w:rsidRPr="004B4730" w:rsidRDefault="00702A9C" w:rsidP="000A775C">
            <w:pPr>
              <w:jc w:val="left"/>
              <w:rPr>
                <w:rFonts w:asciiTheme="minorHAnsi" w:hAnsiTheme="minorHAnsi" w:cstheme="minorHAnsi"/>
              </w:rPr>
            </w:pPr>
          </w:p>
          <w:p w14:paraId="5B3C108E" w14:textId="77777777" w:rsidR="005161A8" w:rsidRDefault="005161A8" w:rsidP="000A775C">
            <w:pPr>
              <w:jc w:val="left"/>
              <w:rPr>
                <w:rFonts w:asciiTheme="minorHAnsi" w:hAnsiTheme="minorHAnsi" w:cstheme="minorHAnsi"/>
              </w:rPr>
            </w:pPr>
          </w:p>
          <w:p w14:paraId="0BE81726" w14:textId="77E9B119"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________________</w:t>
            </w:r>
          </w:p>
          <w:p w14:paraId="61CCD722"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w:t>
            </w:r>
          </w:p>
        </w:tc>
      </w:tr>
    </w:tbl>
    <w:p w14:paraId="0928D610" w14:textId="77777777" w:rsidR="00BC2412" w:rsidRPr="004B4730" w:rsidRDefault="00BC2412" w:rsidP="000A775C">
      <w:pPr>
        <w:rPr>
          <w:rFonts w:asciiTheme="minorHAnsi" w:hAnsiTheme="minorHAnsi" w:cstheme="minorHAnsi"/>
        </w:rPr>
      </w:pPr>
    </w:p>
    <w:sectPr w:rsidR="00BC2412" w:rsidRPr="004B4730" w:rsidSect="00800DA1">
      <w:headerReference w:type="first" r:id="rId14"/>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4E870" w16cex:dateUtc="2022-08-03T10:28:00Z"/>
  <w16cex:commentExtensible w16cex:durableId="2694E886" w16cex:dateUtc="2022-08-03T10:28:00Z"/>
  <w16cex:commentExtensible w16cex:durableId="2694E895" w16cex:dateUtc="2022-08-03T10:29:00Z"/>
  <w16cex:commentExtensible w16cex:durableId="2694E8C0" w16cex:dateUtc="2022-08-03T10:29:00Z"/>
  <w16cex:commentExtensible w16cex:durableId="2694E981" w16cex:dateUtc="2022-08-03T10:33:00Z"/>
  <w16cex:commentExtensible w16cex:durableId="2694EB55" w16cex:dateUtc="2022-08-03T10:40:00Z"/>
  <w16cex:commentExtensible w16cex:durableId="2694EAB3" w16cex:dateUtc="2022-08-03T10:38:00Z"/>
  <w16cex:commentExtensible w16cex:durableId="2694EBFB" w16cex:dateUtc="2022-08-03T10:43:00Z"/>
  <w16cex:commentExtensible w16cex:durableId="2694EC9F" w16cex:dateUtc="2022-08-03T10:46:00Z"/>
  <w16cex:commentExtensible w16cex:durableId="2694ED1A" w16cex:dateUtc="2022-08-03T10: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2553F" w14:textId="77777777" w:rsidR="00BB7C93" w:rsidRDefault="00BB7C93">
      <w:r>
        <w:separator/>
      </w:r>
    </w:p>
  </w:endnote>
  <w:endnote w:type="continuationSeparator" w:id="0">
    <w:p w14:paraId="2F94DA43" w14:textId="77777777" w:rsidR="00BB7C93" w:rsidRDefault="00BB7C93">
      <w:r>
        <w:continuationSeparator/>
      </w:r>
    </w:p>
  </w:endnote>
  <w:endnote w:type="continuationNotice" w:id="1">
    <w:p w14:paraId="3AD7C4E1" w14:textId="77777777" w:rsidR="00BB7C93" w:rsidRDefault="00BB7C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B9678" w14:textId="013F4124" w:rsidR="00563453" w:rsidRPr="00526E26" w:rsidRDefault="005634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7145A9">
      <w:rPr>
        <w:rStyle w:val="tevilkastrani"/>
        <w:noProof/>
      </w:rPr>
      <w:t>14</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7145A9">
      <w:rPr>
        <w:rStyle w:val="tevilkastrani"/>
        <w:noProof/>
      </w:rPr>
      <w:t>14</w:t>
    </w:r>
    <w:r w:rsidRPr="00526E26">
      <w:rPr>
        <w:rStyle w:val="tevilkastrani"/>
      </w:rPr>
      <w:fldChar w:fldCharType="end"/>
    </w:r>
  </w:p>
  <w:p w14:paraId="4EF82A12" w14:textId="77777777" w:rsidR="00563453" w:rsidRDefault="00563453"/>
  <w:p w14:paraId="2172E263" w14:textId="77777777" w:rsidR="00563453" w:rsidRPr="00FC6CF0" w:rsidRDefault="00563453" w:rsidP="00001218">
    <w:pPr>
      <w:pStyle w:val="Glava"/>
      <w:rPr>
        <w:rFonts w:cs="Arial"/>
        <w:sz w:val="2"/>
        <w:szCs w:val="2"/>
      </w:rPr>
    </w:pPr>
  </w:p>
  <w:p w14:paraId="4F63AE61" w14:textId="77777777" w:rsidR="00563453" w:rsidRPr="00FC6CF0" w:rsidRDefault="00563453">
    <w:pPr>
      <w:pStyle w:val="Glava"/>
      <w:rPr>
        <w:rFonts w:cs="Arial"/>
        <w:sz w:val="2"/>
        <w:szCs w:val="2"/>
      </w:rPr>
    </w:pPr>
  </w:p>
  <w:p w14:paraId="3E25A4D7" w14:textId="77777777" w:rsidR="00563453" w:rsidRPr="00FC6CF0" w:rsidRDefault="00563453"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73123" w14:textId="6FF684FC" w:rsidR="00563453" w:rsidRPr="00526E26" w:rsidRDefault="005634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7145A9">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7145A9">
      <w:rPr>
        <w:rStyle w:val="tevilkastrani"/>
        <w:noProof/>
      </w:rPr>
      <w:t>14</w:t>
    </w:r>
    <w:r w:rsidRPr="00526E26">
      <w:rPr>
        <w:rStyle w:val="tevilkastrani"/>
      </w:rPr>
      <w:fldChar w:fldCharType="end"/>
    </w:r>
  </w:p>
  <w:p w14:paraId="4604F597" w14:textId="77777777" w:rsidR="00563453" w:rsidRDefault="00563453"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D5E77" w14:textId="77777777" w:rsidR="00BB7C93" w:rsidRDefault="00BB7C93">
      <w:r>
        <w:separator/>
      </w:r>
    </w:p>
  </w:footnote>
  <w:footnote w:type="continuationSeparator" w:id="0">
    <w:p w14:paraId="3946F4EB" w14:textId="77777777" w:rsidR="00BB7C93" w:rsidRDefault="00BB7C93">
      <w:r>
        <w:continuationSeparator/>
      </w:r>
    </w:p>
  </w:footnote>
  <w:footnote w:type="continuationNotice" w:id="1">
    <w:p w14:paraId="04E4EA8D" w14:textId="77777777" w:rsidR="00BB7C93" w:rsidRDefault="00BB7C9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563453" w:rsidRPr="00A1445A" w14:paraId="477F4E0D" w14:textId="77777777" w:rsidTr="00D80C2B">
      <w:tc>
        <w:tcPr>
          <w:tcW w:w="4039" w:type="dxa"/>
          <w:tcBorders>
            <w:bottom w:val="single" w:sz="4" w:space="0" w:color="auto"/>
          </w:tcBorders>
          <w:shd w:val="clear" w:color="auto" w:fill="auto"/>
        </w:tcPr>
        <w:p w14:paraId="1E78726A" w14:textId="77777777" w:rsidR="00563453" w:rsidRPr="00A04B00" w:rsidRDefault="00563453" w:rsidP="0032212C">
          <w:pPr>
            <w:ind w:right="6"/>
            <w:rPr>
              <w:rFonts w:cs="Arial"/>
              <w:b/>
              <w:color w:val="000000"/>
            </w:rPr>
          </w:pPr>
          <w:r w:rsidRPr="00A04B00">
            <w:rPr>
              <w:rFonts w:cs="Arial"/>
              <w:b/>
              <w:color w:val="000000"/>
            </w:rPr>
            <w:t>Zavod Republike Slovenije</w:t>
          </w:r>
        </w:p>
        <w:p w14:paraId="0DCA08D4" w14:textId="77777777" w:rsidR="00563453" w:rsidRPr="00A04B00" w:rsidRDefault="00563453" w:rsidP="0032212C">
          <w:pPr>
            <w:ind w:right="6"/>
            <w:rPr>
              <w:rFonts w:cs="Arial"/>
              <w:b/>
              <w:color w:val="000000"/>
            </w:rPr>
          </w:pPr>
          <w:r w:rsidRPr="00A04B00">
            <w:rPr>
              <w:rFonts w:cs="Arial"/>
              <w:b/>
              <w:color w:val="000000"/>
            </w:rPr>
            <w:t>za blagovne rezerve</w:t>
          </w:r>
        </w:p>
        <w:p w14:paraId="1AC168F6" w14:textId="77777777" w:rsidR="00563453" w:rsidRPr="00A04B00" w:rsidRDefault="00563453" w:rsidP="0032212C">
          <w:pPr>
            <w:ind w:right="6"/>
            <w:rPr>
              <w:rFonts w:cs="Arial"/>
              <w:color w:val="000000"/>
              <w:spacing w:val="-2"/>
            </w:rPr>
          </w:pPr>
        </w:p>
        <w:p w14:paraId="08E464D6" w14:textId="77777777" w:rsidR="00563453" w:rsidRPr="00C0552D" w:rsidRDefault="00563453" w:rsidP="0032212C">
          <w:pPr>
            <w:ind w:right="6"/>
            <w:rPr>
              <w:rFonts w:cs="Arial"/>
              <w:color w:val="000000"/>
              <w:spacing w:val="-2"/>
            </w:rPr>
          </w:pPr>
          <w:r w:rsidRPr="00C0552D">
            <w:rPr>
              <w:rFonts w:cs="Arial"/>
              <w:color w:val="000000"/>
              <w:spacing w:val="-2"/>
            </w:rPr>
            <w:t>Dunajska cesta 106, SI-1000 Ljubljana</w:t>
          </w:r>
        </w:p>
        <w:p w14:paraId="3CFD1373" w14:textId="77777777" w:rsidR="00563453" w:rsidRPr="00C0552D" w:rsidRDefault="00563453"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563453" w:rsidRPr="00A1445A" w:rsidRDefault="00563453"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563453" w:rsidRDefault="00563453"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563453" w:rsidRPr="00A1445A" w:rsidRDefault="00563453"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563453" w:rsidRPr="00A1445A" w:rsidRDefault="00563453"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563453" w:rsidRPr="00A1445A" w14:paraId="6AFB445B" w14:textId="77777777" w:rsidTr="00D80C2B">
      <w:tc>
        <w:tcPr>
          <w:tcW w:w="4039" w:type="dxa"/>
          <w:tcBorders>
            <w:top w:val="single" w:sz="4" w:space="0" w:color="auto"/>
          </w:tcBorders>
          <w:shd w:val="clear" w:color="auto" w:fill="auto"/>
        </w:tcPr>
        <w:p w14:paraId="79E232D1" w14:textId="052AB5B3" w:rsidR="00563453" w:rsidRPr="009136FE" w:rsidRDefault="00563453" w:rsidP="0032212C">
          <w:pPr>
            <w:ind w:right="6"/>
            <w:rPr>
              <w:rFonts w:cs="Arial"/>
              <w:color w:val="000000"/>
              <w:sz w:val="18"/>
              <w:szCs w:val="18"/>
            </w:rPr>
          </w:pPr>
          <w:r w:rsidRPr="009136FE">
            <w:rPr>
              <w:rFonts w:cs="Arial"/>
              <w:color w:val="000000"/>
              <w:sz w:val="18"/>
              <w:szCs w:val="18"/>
            </w:rPr>
            <w:t>ODPRTI POSTOPEK - STORITEV</w:t>
          </w:r>
        </w:p>
      </w:tc>
      <w:tc>
        <w:tcPr>
          <w:tcW w:w="1418" w:type="dxa"/>
          <w:tcBorders>
            <w:top w:val="single" w:sz="4" w:space="0" w:color="auto"/>
          </w:tcBorders>
          <w:shd w:val="clear" w:color="auto" w:fill="auto"/>
        </w:tcPr>
        <w:p w14:paraId="75C483EB" w14:textId="77777777" w:rsidR="00563453" w:rsidRPr="00A1445A" w:rsidRDefault="00563453" w:rsidP="0032212C">
          <w:pPr>
            <w:rPr>
              <w:rFonts w:cs="Arial"/>
              <w:color w:val="000000"/>
            </w:rPr>
          </w:pPr>
        </w:p>
      </w:tc>
      <w:tc>
        <w:tcPr>
          <w:tcW w:w="3775" w:type="dxa"/>
          <w:tcBorders>
            <w:top w:val="single" w:sz="4" w:space="0" w:color="auto"/>
          </w:tcBorders>
          <w:shd w:val="clear" w:color="auto" w:fill="auto"/>
        </w:tcPr>
        <w:p w14:paraId="0F05C24A" w14:textId="77777777" w:rsidR="00563453" w:rsidRPr="00977346" w:rsidRDefault="00563453"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447A4F18" w14:textId="77777777" w:rsidR="00563453" w:rsidRPr="00346BC8" w:rsidRDefault="00563453"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523F8" w14:textId="77777777" w:rsidR="00563453" w:rsidRDefault="005634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3C1589B"/>
    <w:multiLevelType w:val="hybridMultilevel"/>
    <w:tmpl w:val="0C6A8B14"/>
    <w:lvl w:ilvl="0" w:tplc="32FA0EA8">
      <w:start w:val="20"/>
      <w:numFmt w:val="bullet"/>
      <w:lvlText w:val="-"/>
      <w:lvlJc w:val="left"/>
      <w:pPr>
        <w:ind w:left="1068" w:hanging="360"/>
      </w:pPr>
      <w:rPr>
        <w:rFonts w:ascii="Arial" w:eastAsia="Times New Roman" w:hAnsi="Arial" w:cs="Aria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25B138DF"/>
    <w:multiLevelType w:val="hybridMultilevel"/>
    <w:tmpl w:val="E09AF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0036A8"/>
    <w:multiLevelType w:val="hybridMultilevel"/>
    <w:tmpl w:val="1BFE5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6B215C9"/>
    <w:multiLevelType w:val="hybridMultilevel"/>
    <w:tmpl w:val="F4D8C6C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3"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BED3C75"/>
    <w:multiLevelType w:val="hybridMultilevel"/>
    <w:tmpl w:val="7C80C1AC"/>
    <w:lvl w:ilvl="0" w:tplc="3EE4393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3E1AEC"/>
    <w:multiLevelType w:val="hybridMultilevel"/>
    <w:tmpl w:val="15A244E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FF3B1C"/>
    <w:multiLevelType w:val="hybridMultilevel"/>
    <w:tmpl w:val="71263AEE"/>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24D4C4E"/>
    <w:multiLevelType w:val="hybridMultilevel"/>
    <w:tmpl w:val="48AC71E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5016941"/>
    <w:multiLevelType w:val="hybridMultilevel"/>
    <w:tmpl w:val="3B105A4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3"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7"/>
  </w:num>
  <w:num w:numId="2">
    <w:abstractNumId w:val="4"/>
  </w:num>
  <w:num w:numId="3">
    <w:abstractNumId w:val="34"/>
  </w:num>
  <w:num w:numId="4">
    <w:abstractNumId w:val="5"/>
  </w:num>
  <w:num w:numId="5">
    <w:abstractNumId w:val="30"/>
  </w:num>
  <w:num w:numId="6">
    <w:abstractNumId w:val="1"/>
  </w:num>
  <w:num w:numId="7">
    <w:abstractNumId w:val="9"/>
  </w:num>
  <w:num w:numId="8">
    <w:abstractNumId w:val="19"/>
  </w:num>
  <w:num w:numId="9">
    <w:abstractNumId w:val="23"/>
  </w:num>
  <w:num w:numId="10">
    <w:abstractNumId w:val="26"/>
  </w:num>
  <w:num w:numId="11">
    <w:abstractNumId w:val="3"/>
  </w:num>
  <w:num w:numId="12">
    <w:abstractNumId w:val="29"/>
  </w:num>
  <w:num w:numId="13">
    <w:abstractNumId w:val="25"/>
  </w:num>
  <w:num w:numId="14">
    <w:abstractNumId w:val="14"/>
  </w:num>
  <w:num w:numId="15">
    <w:abstractNumId w:val="32"/>
  </w:num>
  <w:num w:numId="16">
    <w:abstractNumId w:val="0"/>
  </w:num>
  <w:num w:numId="17">
    <w:abstractNumId w:val="13"/>
  </w:num>
  <w:num w:numId="18">
    <w:abstractNumId w:val="18"/>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33"/>
  </w:num>
  <w:num w:numId="22">
    <w:abstractNumId w:val="2"/>
  </w:num>
  <w:num w:numId="23">
    <w:abstractNumId w:val="27"/>
  </w:num>
  <w:num w:numId="24">
    <w:abstractNumId w:val="28"/>
  </w:num>
  <w:num w:numId="25">
    <w:abstractNumId w:val="22"/>
  </w:num>
  <w:num w:numId="26">
    <w:abstractNumId w:val="20"/>
  </w:num>
  <w:num w:numId="27">
    <w:abstractNumId w:val="16"/>
  </w:num>
  <w:num w:numId="28">
    <w:abstractNumId w:val="7"/>
  </w:num>
  <w:num w:numId="29">
    <w:abstractNumId w:val="11"/>
  </w:num>
  <w:num w:numId="30">
    <w:abstractNumId w:val="10"/>
  </w:num>
  <w:num w:numId="31">
    <w:abstractNumId w:val="6"/>
  </w:num>
  <w:num w:numId="32">
    <w:abstractNumId w:val="24"/>
  </w:num>
  <w:num w:numId="33">
    <w:abstractNumId w:val="15"/>
  </w:num>
  <w:num w:numId="34">
    <w:abstractNumId w:val="21"/>
  </w:num>
  <w:num w:numId="3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5413"/>
    <w:rsid w:val="000059A8"/>
    <w:rsid w:val="00005F5F"/>
    <w:rsid w:val="00006B86"/>
    <w:rsid w:val="00006BCB"/>
    <w:rsid w:val="00007D3E"/>
    <w:rsid w:val="000115DA"/>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A39"/>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78B8"/>
    <w:rsid w:val="00087C9B"/>
    <w:rsid w:val="00090191"/>
    <w:rsid w:val="00096243"/>
    <w:rsid w:val="00096BE4"/>
    <w:rsid w:val="000A0107"/>
    <w:rsid w:val="000A5548"/>
    <w:rsid w:val="000A72E5"/>
    <w:rsid w:val="000A75A9"/>
    <w:rsid w:val="000A775C"/>
    <w:rsid w:val="000B0807"/>
    <w:rsid w:val="000B1DDE"/>
    <w:rsid w:val="000B4120"/>
    <w:rsid w:val="000C23A5"/>
    <w:rsid w:val="000C4583"/>
    <w:rsid w:val="000C623E"/>
    <w:rsid w:val="000C7E9D"/>
    <w:rsid w:val="000D0294"/>
    <w:rsid w:val="000D305E"/>
    <w:rsid w:val="000D4DAE"/>
    <w:rsid w:val="000D6D44"/>
    <w:rsid w:val="000D76C2"/>
    <w:rsid w:val="000E1875"/>
    <w:rsid w:val="000E41E1"/>
    <w:rsid w:val="000E480B"/>
    <w:rsid w:val="000E4D06"/>
    <w:rsid w:val="000E5603"/>
    <w:rsid w:val="000E7023"/>
    <w:rsid w:val="000E7050"/>
    <w:rsid w:val="000F7E86"/>
    <w:rsid w:val="00101B68"/>
    <w:rsid w:val="00114401"/>
    <w:rsid w:val="00117941"/>
    <w:rsid w:val="00120039"/>
    <w:rsid w:val="00120FAA"/>
    <w:rsid w:val="00124B5D"/>
    <w:rsid w:val="0012533E"/>
    <w:rsid w:val="00130BB9"/>
    <w:rsid w:val="001314C1"/>
    <w:rsid w:val="00132AEE"/>
    <w:rsid w:val="00133C23"/>
    <w:rsid w:val="001352C1"/>
    <w:rsid w:val="00137E1B"/>
    <w:rsid w:val="0014021F"/>
    <w:rsid w:val="0014054B"/>
    <w:rsid w:val="0014112E"/>
    <w:rsid w:val="00141F2C"/>
    <w:rsid w:val="00145B65"/>
    <w:rsid w:val="00147C7B"/>
    <w:rsid w:val="001508B8"/>
    <w:rsid w:val="0015310D"/>
    <w:rsid w:val="00155F26"/>
    <w:rsid w:val="00156126"/>
    <w:rsid w:val="001571F0"/>
    <w:rsid w:val="001628F4"/>
    <w:rsid w:val="00165570"/>
    <w:rsid w:val="00166414"/>
    <w:rsid w:val="0016760E"/>
    <w:rsid w:val="00170988"/>
    <w:rsid w:val="00170BF6"/>
    <w:rsid w:val="0017296F"/>
    <w:rsid w:val="00173EA9"/>
    <w:rsid w:val="001749F6"/>
    <w:rsid w:val="00174BFE"/>
    <w:rsid w:val="00176072"/>
    <w:rsid w:val="00176524"/>
    <w:rsid w:val="00176577"/>
    <w:rsid w:val="0018203D"/>
    <w:rsid w:val="001832BA"/>
    <w:rsid w:val="00183318"/>
    <w:rsid w:val="0018404D"/>
    <w:rsid w:val="00184D89"/>
    <w:rsid w:val="00185FD1"/>
    <w:rsid w:val="00190F0A"/>
    <w:rsid w:val="00193554"/>
    <w:rsid w:val="001935AD"/>
    <w:rsid w:val="00196845"/>
    <w:rsid w:val="0019783A"/>
    <w:rsid w:val="001A192F"/>
    <w:rsid w:val="001A283A"/>
    <w:rsid w:val="001A4419"/>
    <w:rsid w:val="001A5D06"/>
    <w:rsid w:val="001A65EC"/>
    <w:rsid w:val="001A7BD0"/>
    <w:rsid w:val="001B18AF"/>
    <w:rsid w:val="001B1CA3"/>
    <w:rsid w:val="001B792D"/>
    <w:rsid w:val="001B7B0A"/>
    <w:rsid w:val="001C5603"/>
    <w:rsid w:val="001D101F"/>
    <w:rsid w:val="001D16E0"/>
    <w:rsid w:val="001D5C2E"/>
    <w:rsid w:val="001D694D"/>
    <w:rsid w:val="001D7F99"/>
    <w:rsid w:val="001E38DD"/>
    <w:rsid w:val="001E721E"/>
    <w:rsid w:val="001F2C55"/>
    <w:rsid w:val="001F5080"/>
    <w:rsid w:val="001F6F0F"/>
    <w:rsid w:val="0020233B"/>
    <w:rsid w:val="00203206"/>
    <w:rsid w:val="002064A5"/>
    <w:rsid w:val="00215752"/>
    <w:rsid w:val="00215C7D"/>
    <w:rsid w:val="0021770C"/>
    <w:rsid w:val="002226A0"/>
    <w:rsid w:val="00222C44"/>
    <w:rsid w:val="00223BCF"/>
    <w:rsid w:val="0022685F"/>
    <w:rsid w:val="002272AA"/>
    <w:rsid w:val="00227FB0"/>
    <w:rsid w:val="00231CFA"/>
    <w:rsid w:val="00235E41"/>
    <w:rsid w:val="00237B33"/>
    <w:rsid w:val="002413BB"/>
    <w:rsid w:val="00241698"/>
    <w:rsid w:val="00241A15"/>
    <w:rsid w:val="002512B6"/>
    <w:rsid w:val="00251D3F"/>
    <w:rsid w:val="002530DE"/>
    <w:rsid w:val="002573CF"/>
    <w:rsid w:val="00257998"/>
    <w:rsid w:val="002618E0"/>
    <w:rsid w:val="00263943"/>
    <w:rsid w:val="00266D9D"/>
    <w:rsid w:val="00267619"/>
    <w:rsid w:val="002711AE"/>
    <w:rsid w:val="00273761"/>
    <w:rsid w:val="00274F6B"/>
    <w:rsid w:val="0027504B"/>
    <w:rsid w:val="00277706"/>
    <w:rsid w:val="00280C83"/>
    <w:rsid w:val="002816DC"/>
    <w:rsid w:val="00281CE6"/>
    <w:rsid w:val="00283628"/>
    <w:rsid w:val="00283EE6"/>
    <w:rsid w:val="0028440E"/>
    <w:rsid w:val="00285B81"/>
    <w:rsid w:val="00293CD2"/>
    <w:rsid w:val="00293FEB"/>
    <w:rsid w:val="002A1F49"/>
    <w:rsid w:val="002A2237"/>
    <w:rsid w:val="002A357C"/>
    <w:rsid w:val="002A6904"/>
    <w:rsid w:val="002A6A46"/>
    <w:rsid w:val="002B2000"/>
    <w:rsid w:val="002B28E0"/>
    <w:rsid w:val="002B62EF"/>
    <w:rsid w:val="002C119D"/>
    <w:rsid w:val="002C7AC9"/>
    <w:rsid w:val="002D049A"/>
    <w:rsid w:val="002D6383"/>
    <w:rsid w:val="002D6A3C"/>
    <w:rsid w:val="002D73A8"/>
    <w:rsid w:val="002E01C4"/>
    <w:rsid w:val="002E04F4"/>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6E24"/>
    <w:rsid w:val="00336FD4"/>
    <w:rsid w:val="003435E0"/>
    <w:rsid w:val="00346BC8"/>
    <w:rsid w:val="00346E68"/>
    <w:rsid w:val="0035043A"/>
    <w:rsid w:val="003546D3"/>
    <w:rsid w:val="00360A38"/>
    <w:rsid w:val="00362B3C"/>
    <w:rsid w:val="003650CA"/>
    <w:rsid w:val="00367250"/>
    <w:rsid w:val="003676C1"/>
    <w:rsid w:val="00370866"/>
    <w:rsid w:val="0037231D"/>
    <w:rsid w:val="00375007"/>
    <w:rsid w:val="003806A5"/>
    <w:rsid w:val="0038243F"/>
    <w:rsid w:val="00385808"/>
    <w:rsid w:val="00385D08"/>
    <w:rsid w:val="00385DEC"/>
    <w:rsid w:val="00387454"/>
    <w:rsid w:val="00387F8F"/>
    <w:rsid w:val="00390B11"/>
    <w:rsid w:val="00390BC6"/>
    <w:rsid w:val="00391DF2"/>
    <w:rsid w:val="00394C39"/>
    <w:rsid w:val="003A5297"/>
    <w:rsid w:val="003B16EF"/>
    <w:rsid w:val="003B32D2"/>
    <w:rsid w:val="003B330B"/>
    <w:rsid w:val="003B36FC"/>
    <w:rsid w:val="003B3765"/>
    <w:rsid w:val="003B48B6"/>
    <w:rsid w:val="003B4E78"/>
    <w:rsid w:val="003B4ED4"/>
    <w:rsid w:val="003B5C95"/>
    <w:rsid w:val="003B6531"/>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1E5"/>
    <w:rsid w:val="003F4DE6"/>
    <w:rsid w:val="003F546E"/>
    <w:rsid w:val="003F5FE7"/>
    <w:rsid w:val="00400384"/>
    <w:rsid w:val="00406373"/>
    <w:rsid w:val="00406E22"/>
    <w:rsid w:val="004121B8"/>
    <w:rsid w:val="00413A41"/>
    <w:rsid w:val="00415EE6"/>
    <w:rsid w:val="00416734"/>
    <w:rsid w:val="004223CD"/>
    <w:rsid w:val="00423F10"/>
    <w:rsid w:val="00432BA1"/>
    <w:rsid w:val="00433FB0"/>
    <w:rsid w:val="0043532D"/>
    <w:rsid w:val="00437A2F"/>
    <w:rsid w:val="00444734"/>
    <w:rsid w:val="004447D7"/>
    <w:rsid w:val="00445049"/>
    <w:rsid w:val="004459AF"/>
    <w:rsid w:val="004527D6"/>
    <w:rsid w:val="004542AE"/>
    <w:rsid w:val="00455EB9"/>
    <w:rsid w:val="00460A21"/>
    <w:rsid w:val="00461F82"/>
    <w:rsid w:val="004622AB"/>
    <w:rsid w:val="00463235"/>
    <w:rsid w:val="00464162"/>
    <w:rsid w:val="00466611"/>
    <w:rsid w:val="00466DB2"/>
    <w:rsid w:val="004670C8"/>
    <w:rsid w:val="004706F5"/>
    <w:rsid w:val="004720C5"/>
    <w:rsid w:val="0047219D"/>
    <w:rsid w:val="004729A3"/>
    <w:rsid w:val="00473D5E"/>
    <w:rsid w:val="004741D7"/>
    <w:rsid w:val="004752B8"/>
    <w:rsid w:val="00475E0B"/>
    <w:rsid w:val="0047643E"/>
    <w:rsid w:val="00480157"/>
    <w:rsid w:val="004801D0"/>
    <w:rsid w:val="00481502"/>
    <w:rsid w:val="0048157B"/>
    <w:rsid w:val="004826C9"/>
    <w:rsid w:val="004910C3"/>
    <w:rsid w:val="00492B79"/>
    <w:rsid w:val="00492FCD"/>
    <w:rsid w:val="0049633C"/>
    <w:rsid w:val="00496839"/>
    <w:rsid w:val="004A0508"/>
    <w:rsid w:val="004A1804"/>
    <w:rsid w:val="004A35D7"/>
    <w:rsid w:val="004A4659"/>
    <w:rsid w:val="004A7DB8"/>
    <w:rsid w:val="004B065E"/>
    <w:rsid w:val="004B4730"/>
    <w:rsid w:val="004C2851"/>
    <w:rsid w:val="004D1FBD"/>
    <w:rsid w:val="004D39D4"/>
    <w:rsid w:val="004D6B75"/>
    <w:rsid w:val="004E083E"/>
    <w:rsid w:val="004E0D3B"/>
    <w:rsid w:val="004F2462"/>
    <w:rsid w:val="004F7C1C"/>
    <w:rsid w:val="00501297"/>
    <w:rsid w:val="005032C7"/>
    <w:rsid w:val="0050500E"/>
    <w:rsid w:val="00511E25"/>
    <w:rsid w:val="00516070"/>
    <w:rsid w:val="005161A8"/>
    <w:rsid w:val="0051745B"/>
    <w:rsid w:val="00517E5A"/>
    <w:rsid w:val="0052001B"/>
    <w:rsid w:val="0052462E"/>
    <w:rsid w:val="005247DF"/>
    <w:rsid w:val="005255EB"/>
    <w:rsid w:val="00525A21"/>
    <w:rsid w:val="00526E26"/>
    <w:rsid w:val="005310B3"/>
    <w:rsid w:val="005316C0"/>
    <w:rsid w:val="005328E6"/>
    <w:rsid w:val="00532AB7"/>
    <w:rsid w:val="00536FC1"/>
    <w:rsid w:val="00537622"/>
    <w:rsid w:val="0053773B"/>
    <w:rsid w:val="005432E0"/>
    <w:rsid w:val="00543AA5"/>
    <w:rsid w:val="00543EBB"/>
    <w:rsid w:val="005459FC"/>
    <w:rsid w:val="005515FA"/>
    <w:rsid w:val="0055178D"/>
    <w:rsid w:val="005531C4"/>
    <w:rsid w:val="00555503"/>
    <w:rsid w:val="00557C36"/>
    <w:rsid w:val="005608A6"/>
    <w:rsid w:val="005621C7"/>
    <w:rsid w:val="00563453"/>
    <w:rsid w:val="00566DB3"/>
    <w:rsid w:val="00572338"/>
    <w:rsid w:val="005724B4"/>
    <w:rsid w:val="00574A23"/>
    <w:rsid w:val="005753D9"/>
    <w:rsid w:val="0057566B"/>
    <w:rsid w:val="0058062B"/>
    <w:rsid w:val="0058399F"/>
    <w:rsid w:val="005902CB"/>
    <w:rsid w:val="00595DB4"/>
    <w:rsid w:val="0059609A"/>
    <w:rsid w:val="005A0B71"/>
    <w:rsid w:val="005A6F8A"/>
    <w:rsid w:val="005A785E"/>
    <w:rsid w:val="005B253B"/>
    <w:rsid w:val="005B3910"/>
    <w:rsid w:val="005B64FA"/>
    <w:rsid w:val="005B7B2B"/>
    <w:rsid w:val="005C0EA0"/>
    <w:rsid w:val="005C0F31"/>
    <w:rsid w:val="005C4C41"/>
    <w:rsid w:val="005C5031"/>
    <w:rsid w:val="005C6086"/>
    <w:rsid w:val="005C71B5"/>
    <w:rsid w:val="005C7E8F"/>
    <w:rsid w:val="005D629B"/>
    <w:rsid w:val="005D7E01"/>
    <w:rsid w:val="005E3E09"/>
    <w:rsid w:val="005E5648"/>
    <w:rsid w:val="005E6949"/>
    <w:rsid w:val="005E70F2"/>
    <w:rsid w:val="005F1763"/>
    <w:rsid w:val="005F18A6"/>
    <w:rsid w:val="005F289C"/>
    <w:rsid w:val="005F39FB"/>
    <w:rsid w:val="005F638A"/>
    <w:rsid w:val="005F751D"/>
    <w:rsid w:val="00600960"/>
    <w:rsid w:val="006028C1"/>
    <w:rsid w:val="0060441C"/>
    <w:rsid w:val="00605367"/>
    <w:rsid w:val="0060550F"/>
    <w:rsid w:val="00607EB9"/>
    <w:rsid w:val="006110C9"/>
    <w:rsid w:val="0061133D"/>
    <w:rsid w:val="006114BA"/>
    <w:rsid w:val="00612663"/>
    <w:rsid w:val="006163B7"/>
    <w:rsid w:val="00621FA4"/>
    <w:rsid w:val="0062278C"/>
    <w:rsid w:val="006315C1"/>
    <w:rsid w:val="006316BB"/>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67947"/>
    <w:rsid w:val="00670A28"/>
    <w:rsid w:val="00670D1D"/>
    <w:rsid w:val="0067155E"/>
    <w:rsid w:val="006843B2"/>
    <w:rsid w:val="00685A64"/>
    <w:rsid w:val="00690253"/>
    <w:rsid w:val="006902A4"/>
    <w:rsid w:val="00691772"/>
    <w:rsid w:val="0069474B"/>
    <w:rsid w:val="006A1658"/>
    <w:rsid w:val="006A405F"/>
    <w:rsid w:val="006A5CDE"/>
    <w:rsid w:val="006A6377"/>
    <w:rsid w:val="006A7A34"/>
    <w:rsid w:val="006B690A"/>
    <w:rsid w:val="006C2DE5"/>
    <w:rsid w:val="006C4DDF"/>
    <w:rsid w:val="006C70B9"/>
    <w:rsid w:val="006C719A"/>
    <w:rsid w:val="006D59F7"/>
    <w:rsid w:val="006D65C6"/>
    <w:rsid w:val="006E0F03"/>
    <w:rsid w:val="006E36BA"/>
    <w:rsid w:val="006E377F"/>
    <w:rsid w:val="006E3917"/>
    <w:rsid w:val="006E5674"/>
    <w:rsid w:val="006E696F"/>
    <w:rsid w:val="006F07DF"/>
    <w:rsid w:val="006F10E2"/>
    <w:rsid w:val="006F44F5"/>
    <w:rsid w:val="006F70DC"/>
    <w:rsid w:val="006F758E"/>
    <w:rsid w:val="00702A9C"/>
    <w:rsid w:val="007033C0"/>
    <w:rsid w:val="007044A6"/>
    <w:rsid w:val="00705524"/>
    <w:rsid w:val="00713E32"/>
    <w:rsid w:val="007145A9"/>
    <w:rsid w:val="0072447F"/>
    <w:rsid w:val="00727131"/>
    <w:rsid w:val="00727E3A"/>
    <w:rsid w:val="007345D8"/>
    <w:rsid w:val="007411F4"/>
    <w:rsid w:val="00741DF3"/>
    <w:rsid w:val="00743912"/>
    <w:rsid w:val="00745091"/>
    <w:rsid w:val="00750B46"/>
    <w:rsid w:val="0075301A"/>
    <w:rsid w:val="00753F50"/>
    <w:rsid w:val="00762580"/>
    <w:rsid w:val="00767A5A"/>
    <w:rsid w:val="00770B3E"/>
    <w:rsid w:val="007723F3"/>
    <w:rsid w:val="00772CB6"/>
    <w:rsid w:val="00773208"/>
    <w:rsid w:val="00775C66"/>
    <w:rsid w:val="0077603A"/>
    <w:rsid w:val="00777786"/>
    <w:rsid w:val="00777D59"/>
    <w:rsid w:val="00777D63"/>
    <w:rsid w:val="00780188"/>
    <w:rsid w:val="00780396"/>
    <w:rsid w:val="007815E0"/>
    <w:rsid w:val="0078319E"/>
    <w:rsid w:val="00783525"/>
    <w:rsid w:val="00784C00"/>
    <w:rsid w:val="00786D32"/>
    <w:rsid w:val="00787714"/>
    <w:rsid w:val="00787F05"/>
    <w:rsid w:val="00790122"/>
    <w:rsid w:val="00791786"/>
    <w:rsid w:val="00791935"/>
    <w:rsid w:val="007A1078"/>
    <w:rsid w:val="007A281B"/>
    <w:rsid w:val="007A5C8B"/>
    <w:rsid w:val="007A7777"/>
    <w:rsid w:val="007B325E"/>
    <w:rsid w:val="007B3D1D"/>
    <w:rsid w:val="007B4532"/>
    <w:rsid w:val="007B486D"/>
    <w:rsid w:val="007B7D54"/>
    <w:rsid w:val="007C35A8"/>
    <w:rsid w:val="007C4545"/>
    <w:rsid w:val="007C7CC2"/>
    <w:rsid w:val="007D0ED0"/>
    <w:rsid w:val="007D302C"/>
    <w:rsid w:val="007D4174"/>
    <w:rsid w:val="007D7B83"/>
    <w:rsid w:val="007E0866"/>
    <w:rsid w:val="007E1023"/>
    <w:rsid w:val="007E1BD6"/>
    <w:rsid w:val="007E27A3"/>
    <w:rsid w:val="007E2DE2"/>
    <w:rsid w:val="007E31E3"/>
    <w:rsid w:val="007E4411"/>
    <w:rsid w:val="007F02DE"/>
    <w:rsid w:val="007F1ED4"/>
    <w:rsid w:val="007F28E3"/>
    <w:rsid w:val="007F31AC"/>
    <w:rsid w:val="007F3757"/>
    <w:rsid w:val="007F4AC2"/>
    <w:rsid w:val="007F4C12"/>
    <w:rsid w:val="007F4D73"/>
    <w:rsid w:val="007F5DA1"/>
    <w:rsid w:val="007F7A37"/>
    <w:rsid w:val="00800DA1"/>
    <w:rsid w:val="00802702"/>
    <w:rsid w:val="0080425B"/>
    <w:rsid w:val="0080557F"/>
    <w:rsid w:val="00810DAA"/>
    <w:rsid w:val="00813E28"/>
    <w:rsid w:val="008155E7"/>
    <w:rsid w:val="00816260"/>
    <w:rsid w:val="00816592"/>
    <w:rsid w:val="00824AAD"/>
    <w:rsid w:val="00824D1D"/>
    <w:rsid w:val="00825EC0"/>
    <w:rsid w:val="008337C1"/>
    <w:rsid w:val="00833AC6"/>
    <w:rsid w:val="00834C72"/>
    <w:rsid w:val="00836D60"/>
    <w:rsid w:val="00843739"/>
    <w:rsid w:val="0084436A"/>
    <w:rsid w:val="008452FA"/>
    <w:rsid w:val="008461EF"/>
    <w:rsid w:val="00846B93"/>
    <w:rsid w:val="00847017"/>
    <w:rsid w:val="008526E0"/>
    <w:rsid w:val="008545FA"/>
    <w:rsid w:val="00855102"/>
    <w:rsid w:val="00856DAD"/>
    <w:rsid w:val="00856FD6"/>
    <w:rsid w:val="00857516"/>
    <w:rsid w:val="008601CD"/>
    <w:rsid w:val="0086039E"/>
    <w:rsid w:val="00860C53"/>
    <w:rsid w:val="00861132"/>
    <w:rsid w:val="0086202B"/>
    <w:rsid w:val="00862FA8"/>
    <w:rsid w:val="008638C0"/>
    <w:rsid w:val="00874C20"/>
    <w:rsid w:val="00875ADB"/>
    <w:rsid w:val="00882006"/>
    <w:rsid w:val="008840F4"/>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D12C0"/>
    <w:rsid w:val="008D23F4"/>
    <w:rsid w:val="008D3842"/>
    <w:rsid w:val="008D6DCE"/>
    <w:rsid w:val="008E036E"/>
    <w:rsid w:val="008E1C5E"/>
    <w:rsid w:val="008E2B37"/>
    <w:rsid w:val="008E57DF"/>
    <w:rsid w:val="008E64FA"/>
    <w:rsid w:val="008E7E25"/>
    <w:rsid w:val="008F0A75"/>
    <w:rsid w:val="008F38C3"/>
    <w:rsid w:val="008F3E2F"/>
    <w:rsid w:val="008F6711"/>
    <w:rsid w:val="008F7076"/>
    <w:rsid w:val="00901408"/>
    <w:rsid w:val="00901CD7"/>
    <w:rsid w:val="009041C8"/>
    <w:rsid w:val="00904DFB"/>
    <w:rsid w:val="00905146"/>
    <w:rsid w:val="009136FE"/>
    <w:rsid w:val="00913826"/>
    <w:rsid w:val="00913CF8"/>
    <w:rsid w:val="009148E2"/>
    <w:rsid w:val="009228C4"/>
    <w:rsid w:val="00923AA9"/>
    <w:rsid w:val="009317D1"/>
    <w:rsid w:val="009320D7"/>
    <w:rsid w:val="009342BB"/>
    <w:rsid w:val="00936674"/>
    <w:rsid w:val="00941AE7"/>
    <w:rsid w:val="0094295A"/>
    <w:rsid w:val="00945B2B"/>
    <w:rsid w:val="00945E83"/>
    <w:rsid w:val="00946104"/>
    <w:rsid w:val="00947A3F"/>
    <w:rsid w:val="00947A7F"/>
    <w:rsid w:val="00947C81"/>
    <w:rsid w:val="00950D46"/>
    <w:rsid w:val="009514DD"/>
    <w:rsid w:val="0095198A"/>
    <w:rsid w:val="00951CC9"/>
    <w:rsid w:val="00953938"/>
    <w:rsid w:val="00956AF0"/>
    <w:rsid w:val="00964890"/>
    <w:rsid w:val="009651B6"/>
    <w:rsid w:val="00965BB4"/>
    <w:rsid w:val="00970664"/>
    <w:rsid w:val="00970EB4"/>
    <w:rsid w:val="0097345C"/>
    <w:rsid w:val="00973B16"/>
    <w:rsid w:val="00981888"/>
    <w:rsid w:val="00985368"/>
    <w:rsid w:val="009856D8"/>
    <w:rsid w:val="009872BC"/>
    <w:rsid w:val="009942E4"/>
    <w:rsid w:val="00996C89"/>
    <w:rsid w:val="009A46DA"/>
    <w:rsid w:val="009A7ABA"/>
    <w:rsid w:val="009B0FC7"/>
    <w:rsid w:val="009B3A4D"/>
    <w:rsid w:val="009B5856"/>
    <w:rsid w:val="009B6378"/>
    <w:rsid w:val="009B70DE"/>
    <w:rsid w:val="009B7404"/>
    <w:rsid w:val="009B78AC"/>
    <w:rsid w:val="009C1BFA"/>
    <w:rsid w:val="009C29C7"/>
    <w:rsid w:val="009C4C6F"/>
    <w:rsid w:val="009C5AA6"/>
    <w:rsid w:val="009C6284"/>
    <w:rsid w:val="009D02C5"/>
    <w:rsid w:val="009D132C"/>
    <w:rsid w:val="009D21DD"/>
    <w:rsid w:val="009D39E2"/>
    <w:rsid w:val="009D40B0"/>
    <w:rsid w:val="009D4949"/>
    <w:rsid w:val="009D5911"/>
    <w:rsid w:val="009D5995"/>
    <w:rsid w:val="009D5EE1"/>
    <w:rsid w:val="009D6C16"/>
    <w:rsid w:val="009E053F"/>
    <w:rsid w:val="009E20C1"/>
    <w:rsid w:val="009E2D2C"/>
    <w:rsid w:val="009E41B0"/>
    <w:rsid w:val="009E5C40"/>
    <w:rsid w:val="009F0952"/>
    <w:rsid w:val="009F2E1E"/>
    <w:rsid w:val="009F7784"/>
    <w:rsid w:val="00A014B9"/>
    <w:rsid w:val="00A01D1F"/>
    <w:rsid w:val="00A02F11"/>
    <w:rsid w:val="00A04220"/>
    <w:rsid w:val="00A04B00"/>
    <w:rsid w:val="00A1445A"/>
    <w:rsid w:val="00A169B6"/>
    <w:rsid w:val="00A1721C"/>
    <w:rsid w:val="00A173A0"/>
    <w:rsid w:val="00A22650"/>
    <w:rsid w:val="00A22C03"/>
    <w:rsid w:val="00A24814"/>
    <w:rsid w:val="00A26BAA"/>
    <w:rsid w:val="00A3063E"/>
    <w:rsid w:val="00A30979"/>
    <w:rsid w:val="00A31784"/>
    <w:rsid w:val="00A33848"/>
    <w:rsid w:val="00A33BE0"/>
    <w:rsid w:val="00A33C09"/>
    <w:rsid w:val="00A4187A"/>
    <w:rsid w:val="00A430F4"/>
    <w:rsid w:val="00A43EA1"/>
    <w:rsid w:val="00A44A99"/>
    <w:rsid w:val="00A45E3C"/>
    <w:rsid w:val="00A515E0"/>
    <w:rsid w:val="00A5285D"/>
    <w:rsid w:val="00A55388"/>
    <w:rsid w:val="00A55CB8"/>
    <w:rsid w:val="00A57325"/>
    <w:rsid w:val="00A60117"/>
    <w:rsid w:val="00A6423B"/>
    <w:rsid w:val="00A75802"/>
    <w:rsid w:val="00A81A51"/>
    <w:rsid w:val="00A83008"/>
    <w:rsid w:val="00A83E27"/>
    <w:rsid w:val="00A83E62"/>
    <w:rsid w:val="00A84BF5"/>
    <w:rsid w:val="00A901D3"/>
    <w:rsid w:val="00A92149"/>
    <w:rsid w:val="00A94BD5"/>
    <w:rsid w:val="00A957F1"/>
    <w:rsid w:val="00AA1622"/>
    <w:rsid w:val="00AA20C2"/>
    <w:rsid w:val="00AA2F1C"/>
    <w:rsid w:val="00AA406E"/>
    <w:rsid w:val="00AA7DA9"/>
    <w:rsid w:val="00AB1522"/>
    <w:rsid w:val="00AB3346"/>
    <w:rsid w:val="00AB4674"/>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6A5B"/>
    <w:rsid w:val="00AF7711"/>
    <w:rsid w:val="00B000E4"/>
    <w:rsid w:val="00B01BB8"/>
    <w:rsid w:val="00B0214B"/>
    <w:rsid w:val="00B021F9"/>
    <w:rsid w:val="00B0585F"/>
    <w:rsid w:val="00B06BC1"/>
    <w:rsid w:val="00B14899"/>
    <w:rsid w:val="00B16F2C"/>
    <w:rsid w:val="00B1747E"/>
    <w:rsid w:val="00B174F2"/>
    <w:rsid w:val="00B20079"/>
    <w:rsid w:val="00B200B8"/>
    <w:rsid w:val="00B200E4"/>
    <w:rsid w:val="00B23277"/>
    <w:rsid w:val="00B24613"/>
    <w:rsid w:val="00B26132"/>
    <w:rsid w:val="00B26516"/>
    <w:rsid w:val="00B2757C"/>
    <w:rsid w:val="00B31411"/>
    <w:rsid w:val="00B32849"/>
    <w:rsid w:val="00B32A8A"/>
    <w:rsid w:val="00B3637F"/>
    <w:rsid w:val="00B367A7"/>
    <w:rsid w:val="00B37C95"/>
    <w:rsid w:val="00B42117"/>
    <w:rsid w:val="00B4256F"/>
    <w:rsid w:val="00B45335"/>
    <w:rsid w:val="00B45550"/>
    <w:rsid w:val="00B46FAA"/>
    <w:rsid w:val="00B511B2"/>
    <w:rsid w:val="00B528B4"/>
    <w:rsid w:val="00B52BF2"/>
    <w:rsid w:val="00B5369B"/>
    <w:rsid w:val="00B538F5"/>
    <w:rsid w:val="00B57DE7"/>
    <w:rsid w:val="00B60CCF"/>
    <w:rsid w:val="00B615DB"/>
    <w:rsid w:val="00B661E3"/>
    <w:rsid w:val="00B701DD"/>
    <w:rsid w:val="00B7512F"/>
    <w:rsid w:val="00B76871"/>
    <w:rsid w:val="00B76F5C"/>
    <w:rsid w:val="00B8119C"/>
    <w:rsid w:val="00B85DD7"/>
    <w:rsid w:val="00B86392"/>
    <w:rsid w:val="00B905DB"/>
    <w:rsid w:val="00B92C01"/>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C93"/>
    <w:rsid w:val="00BB7EC1"/>
    <w:rsid w:val="00BC00ED"/>
    <w:rsid w:val="00BC2412"/>
    <w:rsid w:val="00BC29DD"/>
    <w:rsid w:val="00BC4C6D"/>
    <w:rsid w:val="00BC5FCA"/>
    <w:rsid w:val="00BC778E"/>
    <w:rsid w:val="00BD3397"/>
    <w:rsid w:val="00BD36A1"/>
    <w:rsid w:val="00BD3F2E"/>
    <w:rsid w:val="00BD4AEF"/>
    <w:rsid w:val="00BD5F8E"/>
    <w:rsid w:val="00BD74EB"/>
    <w:rsid w:val="00BE15A6"/>
    <w:rsid w:val="00BE3088"/>
    <w:rsid w:val="00BE35A2"/>
    <w:rsid w:val="00BE4A51"/>
    <w:rsid w:val="00BE655C"/>
    <w:rsid w:val="00BE6AEE"/>
    <w:rsid w:val="00BF78A7"/>
    <w:rsid w:val="00C007F0"/>
    <w:rsid w:val="00C02E5D"/>
    <w:rsid w:val="00C03C9F"/>
    <w:rsid w:val="00C0524D"/>
    <w:rsid w:val="00C052DE"/>
    <w:rsid w:val="00C053AD"/>
    <w:rsid w:val="00C0552D"/>
    <w:rsid w:val="00C06BC8"/>
    <w:rsid w:val="00C124CB"/>
    <w:rsid w:val="00C12949"/>
    <w:rsid w:val="00C15A76"/>
    <w:rsid w:val="00C16A39"/>
    <w:rsid w:val="00C21C6C"/>
    <w:rsid w:val="00C22522"/>
    <w:rsid w:val="00C2689D"/>
    <w:rsid w:val="00C30412"/>
    <w:rsid w:val="00C308F7"/>
    <w:rsid w:val="00C335CF"/>
    <w:rsid w:val="00C413FF"/>
    <w:rsid w:val="00C468BF"/>
    <w:rsid w:val="00C468CE"/>
    <w:rsid w:val="00C4730F"/>
    <w:rsid w:val="00C50397"/>
    <w:rsid w:val="00C51F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5E23"/>
    <w:rsid w:val="00C87823"/>
    <w:rsid w:val="00C87D2E"/>
    <w:rsid w:val="00C90AF6"/>
    <w:rsid w:val="00C9531D"/>
    <w:rsid w:val="00C97729"/>
    <w:rsid w:val="00CA1911"/>
    <w:rsid w:val="00CA3666"/>
    <w:rsid w:val="00CA4819"/>
    <w:rsid w:val="00CB008E"/>
    <w:rsid w:val="00CB0D95"/>
    <w:rsid w:val="00CB0DFB"/>
    <w:rsid w:val="00CB6B04"/>
    <w:rsid w:val="00CB6E4B"/>
    <w:rsid w:val="00CC0F1C"/>
    <w:rsid w:val="00CC2671"/>
    <w:rsid w:val="00CC5B39"/>
    <w:rsid w:val="00CD3F52"/>
    <w:rsid w:val="00CD461A"/>
    <w:rsid w:val="00CD5C0C"/>
    <w:rsid w:val="00CD61B2"/>
    <w:rsid w:val="00CD7808"/>
    <w:rsid w:val="00CD7BA2"/>
    <w:rsid w:val="00CE5D9B"/>
    <w:rsid w:val="00CE7BF5"/>
    <w:rsid w:val="00CF103D"/>
    <w:rsid w:val="00CF12FC"/>
    <w:rsid w:val="00CF2831"/>
    <w:rsid w:val="00D00F7A"/>
    <w:rsid w:val="00D016B6"/>
    <w:rsid w:val="00D045E3"/>
    <w:rsid w:val="00D05C1E"/>
    <w:rsid w:val="00D06278"/>
    <w:rsid w:val="00D11E5B"/>
    <w:rsid w:val="00D16292"/>
    <w:rsid w:val="00D206D1"/>
    <w:rsid w:val="00D2343D"/>
    <w:rsid w:val="00D256FE"/>
    <w:rsid w:val="00D277FE"/>
    <w:rsid w:val="00D278D4"/>
    <w:rsid w:val="00D31990"/>
    <w:rsid w:val="00D32057"/>
    <w:rsid w:val="00D3314A"/>
    <w:rsid w:val="00D35177"/>
    <w:rsid w:val="00D357EE"/>
    <w:rsid w:val="00D432B3"/>
    <w:rsid w:val="00D43AE1"/>
    <w:rsid w:val="00D51EF9"/>
    <w:rsid w:val="00D579F3"/>
    <w:rsid w:val="00D6378E"/>
    <w:rsid w:val="00D64E34"/>
    <w:rsid w:val="00D6569A"/>
    <w:rsid w:val="00D67B19"/>
    <w:rsid w:val="00D707B4"/>
    <w:rsid w:val="00D7309B"/>
    <w:rsid w:val="00D7443A"/>
    <w:rsid w:val="00D75D09"/>
    <w:rsid w:val="00D77C8B"/>
    <w:rsid w:val="00D80C2B"/>
    <w:rsid w:val="00D8275B"/>
    <w:rsid w:val="00D836FD"/>
    <w:rsid w:val="00D83E17"/>
    <w:rsid w:val="00D84490"/>
    <w:rsid w:val="00D86C42"/>
    <w:rsid w:val="00D92C6A"/>
    <w:rsid w:val="00D97D4A"/>
    <w:rsid w:val="00DA0B86"/>
    <w:rsid w:val="00DB06AB"/>
    <w:rsid w:val="00DB193C"/>
    <w:rsid w:val="00DB28F3"/>
    <w:rsid w:val="00DB37E0"/>
    <w:rsid w:val="00DB3A87"/>
    <w:rsid w:val="00DB3E61"/>
    <w:rsid w:val="00DB741E"/>
    <w:rsid w:val="00DC0143"/>
    <w:rsid w:val="00DC0A7F"/>
    <w:rsid w:val="00DC5F44"/>
    <w:rsid w:val="00DC7284"/>
    <w:rsid w:val="00DC79CD"/>
    <w:rsid w:val="00DD26F0"/>
    <w:rsid w:val="00DD4F1E"/>
    <w:rsid w:val="00DD6965"/>
    <w:rsid w:val="00DD70B2"/>
    <w:rsid w:val="00DE1493"/>
    <w:rsid w:val="00DE184E"/>
    <w:rsid w:val="00DE3A78"/>
    <w:rsid w:val="00DF0C7D"/>
    <w:rsid w:val="00DF116B"/>
    <w:rsid w:val="00DF3D50"/>
    <w:rsid w:val="00E029F3"/>
    <w:rsid w:val="00E02C2C"/>
    <w:rsid w:val="00E0340C"/>
    <w:rsid w:val="00E10140"/>
    <w:rsid w:val="00E1182C"/>
    <w:rsid w:val="00E130FB"/>
    <w:rsid w:val="00E210DD"/>
    <w:rsid w:val="00E237A6"/>
    <w:rsid w:val="00E3300C"/>
    <w:rsid w:val="00E33A98"/>
    <w:rsid w:val="00E4103C"/>
    <w:rsid w:val="00E41F23"/>
    <w:rsid w:val="00E43799"/>
    <w:rsid w:val="00E43C3D"/>
    <w:rsid w:val="00E519A8"/>
    <w:rsid w:val="00E550C0"/>
    <w:rsid w:val="00E55123"/>
    <w:rsid w:val="00E55CA8"/>
    <w:rsid w:val="00E572CC"/>
    <w:rsid w:val="00E60278"/>
    <w:rsid w:val="00E61921"/>
    <w:rsid w:val="00E61B4C"/>
    <w:rsid w:val="00E676C3"/>
    <w:rsid w:val="00E728D5"/>
    <w:rsid w:val="00E73635"/>
    <w:rsid w:val="00E749F2"/>
    <w:rsid w:val="00E7546D"/>
    <w:rsid w:val="00E82329"/>
    <w:rsid w:val="00E848ED"/>
    <w:rsid w:val="00E84AFB"/>
    <w:rsid w:val="00E8704F"/>
    <w:rsid w:val="00E90514"/>
    <w:rsid w:val="00E90AB4"/>
    <w:rsid w:val="00E9201B"/>
    <w:rsid w:val="00E932C8"/>
    <w:rsid w:val="00E936EB"/>
    <w:rsid w:val="00E95B73"/>
    <w:rsid w:val="00E9600A"/>
    <w:rsid w:val="00E9623A"/>
    <w:rsid w:val="00E9644B"/>
    <w:rsid w:val="00EA38CB"/>
    <w:rsid w:val="00EA73AA"/>
    <w:rsid w:val="00EA75F2"/>
    <w:rsid w:val="00EA7B16"/>
    <w:rsid w:val="00EA7B9C"/>
    <w:rsid w:val="00EB0DA9"/>
    <w:rsid w:val="00EC3C46"/>
    <w:rsid w:val="00ED0577"/>
    <w:rsid w:val="00ED3191"/>
    <w:rsid w:val="00EE2A61"/>
    <w:rsid w:val="00EE71CB"/>
    <w:rsid w:val="00EE7F32"/>
    <w:rsid w:val="00EF0493"/>
    <w:rsid w:val="00EF1787"/>
    <w:rsid w:val="00EF18FD"/>
    <w:rsid w:val="00EF34A2"/>
    <w:rsid w:val="00EF3696"/>
    <w:rsid w:val="00EF79D2"/>
    <w:rsid w:val="00F011C1"/>
    <w:rsid w:val="00F0300D"/>
    <w:rsid w:val="00F0401D"/>
    <w:rsid w:val="00F06775"/>
    <w:rsid w:val="00F07A9F"/>
    <w:rsid w:val="00F16CE5"/>
    <w:rsid w:val="00F21A2A"/>
    <w:rsid w:val="00F21B47"/>
    <w:rsid w:val="00F246FC"/>
    <w:rsid w:val="00F25378"/>
    <w:rsid w:val="00F267C9"/>
    <w:rsid w:val="00F27435"/>
    <w:rsid w:val="00F30251"/>
    <w:rsid w:val="00F32F8A"/>
    <w:rsid w:val="00F3514D"/>
    <w:rsid w:val="00F36D99"/>
    <w:rsid w:val="00F41606"/>
    <w:rsid w:val="00F42CE7"/>
    <w:rsid w:val="00F42EA0"/>
    <w:rsid w:val="00F51787"/>
    <w:rsid w:val="00F51F53"/>
    <w:rsid w:val="00F52A52"/>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44A3"/>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294B"/>
    <w:rsid w:val="00FC4EB7"/>
    <w:rsid w:val="00FC4F9B"/>
    <w:rsid w:val="00FC650C"/>
    <w:rsid w:val="00FC6CF0"/>
    <w:rsid w:val="00FD4263"/>
    <w:rsid w:val="00FD4A09"/>
    <w:rsid w:val="00FD50D6"/>
    <w:rsid w:val="00FD6770"/>
    <w:rsid w:val="00FE0098"/>
    <w:rsid w:val="00FE34E9"/>
    <w:rsid w:val="00FE3F20"/>
    <w:rsid w:val="00FE5348"/>
    <w:rsid w:val="00FE5404"/>
    <w:rsid w:val="00FE6A48"/>
    <w:rsid w:val="00FE79AA"/>
    <w:rsid w:val="00FF027D"/>
    <w:rsid w:val="00FF1453"/>
    <w:rsid w:val="00FF1B9E"/>
    <w:rsid w:val="00FF1C9D"/>
    <w:rsid w:val="00FF6D13"/>
    <w:rsid w:val="00FF772E"/>
    <w:rsid w:val="00FF7D14"/>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64b5e79a-161e-4f4f-95e3-8c5cd0f50b65" xsi:nil="true"/>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64b5e79a-161e-4f4f-95e3-8c5cd0f50b65"/>
    <ds:schemaRef ds:uri="6a4cc071-bd85-44c5-acc7-68a9b922d49c"/>
  </ds:schemaRefs>
</ds:datastoreItem>
</file>

<file path=customXml/itemProps2.xml><?xml version="1.0" encoding="utf-8"?>
<ds:datastoreItem xmlns:ds="http://schemas.openxmlformats.org/officeDocument/2006/customXml" ds:itemID="{7F88CB33-E17C-4BA2-B961-13A1A2BFB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4.xml><?xml version="1.0" encoding="utf-8"?>
<ds:datastoreItem xmlns:ds="http://schemas.openxmlformats.org/officeDocument/2006/customXml" ds:itemID="{EE175D33-B18F-46A9-AF7E-5BED27591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355</TotalTime>
  <Pages>14</Pages>
  <Words>4714</Words>
  <Characters>26874</Characters>
  <Application>Microsoft Office Word</Application>
  <DocSecurity>0</DocSecurity>
  <Lines>223</Lines>
  <Paragraphs>63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31525</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30</cp:revision>
  <cp:lastPrinted>2023-04-03T12:47:00Z</cp:lastPrinted>
  <dcterms:created xsi:type="dcterms:W3CDTF">2022-08-03T11:42:00Z</dcterms:created>
  <dcterms:modified xsi:type="dcterms:W3CDTF">2023-04-12T09:56:00Z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